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1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618"/>
        <w:gridCol w:w="5143"/>
        <w:gridCol w:w="2573"/>
      </w:tblGrid>
      <w:tr w:rsidR="00E41A37" w:rsidRPr="00F00FD0" w:rsidTr="00CF2A9E">
        <w:trPr>
          <w:trHeight w:val="269"/>
        </w:trPr>
        <w:tc>
          <w:tcPr>
            <w:tcW w:w="26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E41A37" w:rsidRDefault="00E41A37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3464F4">
              <w:rPr>
                <w:rFonts w:cs="Calibri"/>
                <w:color w:val="000000"/>
                <w:lang w:eastAsia="tr-TR"/>
              </w:rPr>
              <w:t> </w:t>
            </w:r>
            <w:r w:rsidRPr="00082966">
              <w:rPr>
                <w:rFonts w:cs="Calibri"/>
                <w:color w:val="000000"/>
                <w:lang w:eastAsia="tr-TR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117pt;height:18pt" stroked="f">
                  <v:fill color2="#aaa" type="gradient"/>
                  <v:shadow on="t" color="#4d4d4d" opacity="52429f" offset=",3pt"/>
                  <v:textpath style="font-family:&quot;Arial Black&quot;;v-text-spacing:78650f;v-text-kern:t" trim="t" fitpath="t" string="İbni Sina İÖO"/>
                </v:shape>
              </w:pict>
            </w:r>
          </w:p>
          <w:p w:rsidR="00E41A37" w:rsidRPr="003464F4" w:rsidRDefault="00E41A37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F00FD0">
              <w:rPr>
                <w:rFonts w:cs="Calibri"/>
                <w:noProof/>
                <w:color w:val="000000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6" type="#_x0000_t75" style="width:103.5pt;height:82.5pt;visibility:visible">
                  <v:imagedata r:id="rId5" o:title=""/>
                </v:shape>
              </w:pict>
            </w:r>
          </w:p>
        </w:tc>
        <w:tc>
          <w:tcPr>
            <w:tcW w:w="51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E41A37" w:rsidRPr="003464F4" w:rsidRDefault="00E41A37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3464F4">
              <w:rPr>
                <w:rFonts w:cs="Calibri"/>
                <w:color w:val="000000"/>
                <w:lang w:eastAsia="tr-TR"/>
              </w:rPr>
              <w:t> </w:t>
            </w:r>
            <w:r w:rsidRPr="00082966">
              <w:rPr>
                <w:rFonts w:cs="Calibri"/>
                <w:color w:val="000000"/>
                <w:lang w:eastAsia="tr-TR"/>
              </w:rPr>
              <w:pict>
                <v:shape id="_x0000_i1027" type="#_x0000_t136" style="width:83.25pt;height:24.75pt" stroked="f">
                  <v:fill color2="#aaa" type="gradient"/>
                  <v:shadow on="t" color="#4d4d4d" opacity="52429f" offset=",3pt"/>
                  <v:textpath style="font-family:&quot;Arial Black&quot;;v-text-spacing:78650f;v-text-kern:t" trim="t" fitpath="t" string="Adı-Soyadı:"/>
                </v:shape>
              </w:pict>
            </w:r>
          </w:p>
        </w:tc>
        <w:tc>
          <w:tcPr>
            <w:tcW w:w="2440" w:type="dxa"/>
            <w:vMerge w:val="restart"/>
            <w:tcBorders>
              <w:top w:val="single" w:sz="12" w:space="0" w:color="auto"/>
              <w:left w:val="nil"/>
              <w:bottom w:val="single" w:sz="12" w:space="0" w:color="000000"/>
              <w:right w:val="single" w:sz="12" w:space="0" w:color="000000"/>
            </w:tcBorders>
            <w:noWrap/>
            <w:vAlign w:val="bottom"/>
          </w:tcPr>
          <w:p w:rsidR="00E41A37" w:rsidRPr="003464F4" w:rsidRDefault="00E41A37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082966">
              <w:rPr>
                <w:rFonts w:cs="Calibri"/>
                <w:color w:val="000000"/>
                <w:lang w:eastAsia="tr-TR"/>
              </w:rPr>
              <w:pict>
                <v:shape id="_x0000_i1028" type="#_x0000_t136" style="width:119.25pt;height:78pt" stroked="f">
                  <v:fill color2="#aaa" type="gradient"/>
                  <v:shadow on="t" color="#4d4d4d" opacity="52429f" offset=",3pt"/>
                  <v:textpath style="font-family:&quot;Arial Black&quot;;font-size:16pt;v-text-spacing:78650f;v-text-kern:t" trim="t" fitpath="t" string="2. SINIF&#10;HAYAT BİLGİSİ"/>
                </v:shape>
              </w:pict>
            </w:r>
          </w:p>
        </w:tc>
      </w:tr>
      <w:tr w:rsidR="00E41A37" w:rsidRPr="00F00FD0" w:rsidTr="00CF2A9E">
        <w:trPr>
          <w:trHeight w:val="269"/>
        </w:trPr>
        <w:tc>
          <w:tcPr>
            <w:tcW w:w="26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A37" w:rsidRPr="003464F4" w:rsidRDefault="00E41A37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  <w:tc>
          <w:tcPr>
            <w:tcW w:w="51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A37" w:rsidRPr="003464F4" w:rsidRDefault="00E41A37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  <w:tc>
          <w:tcPr>
            <w:tcW w:w="2440" w:type="dxa"/>
            <w:vMerge/>
            <w:tcBorders>
              <w:top w:val="single" w:sz="12" w:space="0" w:color="auto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E41A37" w:rsidRPr="003464F4" w:rsidRDefault="00E41A37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</w:tr>
      <w:tr w:rsidR="00E41A37" w:rsidRPr="00F00FD0" w:rsidTr="00CF2A9E">
        <w:trPr>
          <w:trHeight w:val="269"/>
        </w:trPr>
        <w:tc>
          <w:tcPr>
            <w:tcW w:w="26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A37" w:rsidRPr="003464F4" w:rsidRDefault="00E41A37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  <w:tc>
          <w:tcPr>
            <w:tcW w:w="51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A37" w:rsidRPr="003464F4" w:rsidRDefault="00E41A37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  <w:tc>
          <w:tcPr>
            <w:tcW w:w="2440" w:type="dxa"/>
            <w:vMerge/>
            <w:tcBorders>
              <w:top w:val="single" w:sz="12" w:space="0" w:color="auto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E41A37" w:rsidRPr="003464F4" w:rsidRDefault="00E41A37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</w:tr>
      <w:tr w:rsidR="00E41A37" w:rsidRPr="00F00FD0" w:rsidTr="00CF2A9E">
        <w:trPr>
          <w:trHeight w:val="269"/>
        </w:trPr>
        <w:tc>
          <w:tcPr>
            <w:tcW w:w="26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A37" w:rsidRPr="003464F4" w:rsidRDefault="00E41A37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  <w:tc>
          <w:tcPr>
            <w:tcW w:w="51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E41A37" w:rsidRDefault="00E41A37" w:rsidP="00007687">
            <w:pPr>
              <w:autoSpaceDE w:val="0"/>
              <w:autoSpaceDN w:val="0"/>
              <w:adjustRightInd w:val="0"/>
              <w:rPr>
                <w:color w:val="C0C0C0"/>
                <w:sz w:val="16"/>
                <w:szCs w:val="16"/>
              </w:rPr>
            </w:pPr>
            <w:r w:rsidRPr="003464F4">
              <w:rPr>
                <w:rFonts w:cs="Calibri"/>
                <w:color w:val="000000"/>
                <w:lang w:eastAsia="tr-TR"/>
              </w:rPr>
              <w:t> </w:t>
            </w:r>
            <w:hyperlink r:id="rId6" w:history="1">
              <w:r>
                <w:rPr>
                  <w:rStyle w:val="Hyperlink"/>
                  <w:color w:val="C0C0C0"/>
                  <w:sz w:val="16"/>
                  <w:szCs w:val="16"/>
                </w:rPr>
                <w:t>www.sorubak.com</w:t>
              </w:r>
            </w:hyperlink>
            <w:r>
              <w:rPr>
                <w:color w:val="C0C0C0"/>
                <w:sz w:val="16"/>
                <w:szCs w:val="16"/>
              </w:rPr>
              <w:t xml:space="preserve"> </w:t>
            </w:r>
          </w:p>
          <w:p w:rsidR="00E41A37" w:rsidRPr="003464F4" w:rsidRDefault="00E41A37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  <w:tc>
          <w:tcPr>
            <w:tcW w:w="2440" w:type="dxa"/>
            <w:vMerge/>
            <w:tcBorders>
              <w:top w:val="single" w:sz="12" w:space="0" w:color="auto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E41A37" w:rsidRPr="003464F4" w:rsidRDefault="00E41A37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</w:tr>
      <w:tr w:rsidR="00E41A37" w:rsidRPr="00F00FD0" w:rsidTr="00CF2A9E">
        <w:trPr>
          <w:trHeight w:val="269"/>
        </w:trPr>
        <w:tc>
          <w:tcPr>
            <w:tcW w:w="26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A37" w:rsidRPr="003464F4" w:rsidRDefault="00E41A37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  <w:tc>
          <w:tcPr>
            <w:tcW w:w="51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A37" w:rsidRPr="003464F4" w:rsidRDefault="00E41A37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  <w:tc>
          <w:tcPr>
            <w:tcW w:w="2440" w:type="dxa"/>
            <w:vMerge/>
            <w:tcBorders>
              <w:top w:val="single" w:sz="12" w:space="0" w:color="auto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E41A37" w:rsidRPr="003464F4" w:rsidRDefault="00E41A37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</w:tr>
      <w:tr w:rsidR="00E41A37" w:rsidRPr="00F00FD0" w:rsidTr="004A5C0C">
        <w:trPr>
          <w:trHeight w:val="269"/>
        </w:trPr>
        <w:tc>
          <w:tcPr>
            <w:tcW w:w="26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A37" w:rsidRPr="003464F4" w:rsidRDefault="00E41A37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  <w:tc>
          <w:tcPr>
            <w:tcW w:w="51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A37" w:rsidRPr="003464F4" w:rsidRDefault="00E41A37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  <w:tc>
          <w:tcPr>
            <w:tcW w:w="2440" w:type="dxa"/>
            <w:vMerge/>
            <w:tcBorders>
              <w:top w:val="single" w:sz="12" w:space="0" w:color="auto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E41A37" w:rsidRPr="003464F4" w:rsidRDefault="00E41A37" w:rsidP="003464F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</w:tr>
    </w:tbl>
    <w:p w:rsidR="00E41A37" w:rsidRPr="0083655E" w:rsidRDefault="00E41A37">
      <w:pPr>
        <w:rPr>
          <w:b/>
          <w:sz w:val="20"/>
          <w:szCs w:val="20"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101.3pt;margin-top:15.7pt;width:329.85pt;height:62.45pt;z-index:251654656;mso-position-horizontal-relative:text;mso-position-vertical-relative:text" adj="-3657,10394">
            <v:textbox>
              <w:txbxContent>
                <w:p w:rsidR="00E41A37" w:rsidRPr="0083655E" w:rsidRDefault="00E41A37">
                  <w:r w:rsidRPr="0083655E">
                    <w:t>Planlı ve düzenli çalışan bir öğrenci olursak okuldaki  …………………… artar.</w:t>
                  </w:r>
                </w:p>
              </w:txbxContent>
            </v:textbox>
          </v:shape>
        </w:pict>
      </w:r>
      <w:r w:rsidRPr="0083655E">
        <w:rPr>
          <w:sz w:val="20"/>
          <w:szCs w:val="20"/>
        </w:rPr>
        <w:t xml:space="preserve">  </w:t>
      </w:r>
      <w:r w:rsidRPr="0083655E">
        <w:rPr>
          <w:b/>
          <w:sz w:val="20"/>
          <w:szCs w:val="20"/>
        </w:rPr>
        <w:t>1.</w:t>
      </w:r>
    </w:p>
    <w:p w:rsidR="00E41A37" w:rsidRPr="0083655E" w:rsidRDefault="00E41A37">
      <w:pPr>
        <w:rPr>
          <w:rFonts w:ascii="ALFABET98" w:hAnsi="ALFABET98"/>
          <w:sz w:val="20"/>
          <w:szCs w:val="20"/>
        </w:rPr>
      </w:pPr>
      <w:r w:rsidRPr="0083655E">
        <w:rPr>
          <w:rFonts w:ascii="ALFABET98" w:hAnsi="ALFABET98"/>
          <w:sz w:val="20"/>
          <w:szCs w:val="20"/>
        </w:rPr>
        <w:t xml:space="preserve"> </w:t>
      </w:r>
      <w:hyperlink r:id="rId7" w:tooltip="&quot;Şirinler Resminin Orjinal Halini Görmek İçin Tıklayın.&quot; t " w:history="1">
        <w:r w:rsidRPr="00F00FD0">
          <w:rPr>
            <w:noProof/>
            <w:color w:val="0000FF"/>
            <w:sz w:val="20"/>
            <w:szCs w:val="20"/>
            <w:lang w:eastAsia="tr-TR"/>
          </w:rPr>
          <w:pict>
            <v:shape id="Resim 19" o:spid="_x0000_i1029" type="#_x0000_t75" alt="Şirinler" href="http://www.resim5.com/resim/2010/11/sirinler_3.j" title="&quot;Şirinler Resminin Orjinal Halini Görmek İçin Tıklayın.&quot;" style="width:41.25pt;height:52.5pt;visibility:visible" o:button="t">
              <v:fill o:detectmouseclick="t"/>
              <v:imagedata r:id="rId8" o:title=""/>
            </v:shape>
          </w:pict>
        </w:r>
      </w:hyperlink>
    </w:p>
    <w:p w:rsidR="00E41A37" w:rsidRPr="0083655E" w:rsidRDefault="00E41A37" w:rsidP="00B11F92">
      <w:pPr>
        <w:rPr>
          <w:sz w:val="20"/>
          <w:szCs w:val="20"/>
        </w:rPr>
      </w:pPr>
      <w:r w:rsidRPr="0083655E">
        <w:rPr>
          <w:sz w:val="20"/>
          <w:szCs w:val="20"/>
        </w:rPr>
        <w:t>Mutlu Şirin‘in sözleri aşağıdaki ifadelerden hangisi ile tamamlanırsa daha anlamlı ve doğru olur?</w:t>
      </w:r>
    </w:p>
    <w:p w:rsidR="00E41A37" w:rsidRPr="0083655E" w:rsidRDefault="00E41A37" w:rsidP="0031435B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83655E">
        <w:rPr>
          <w:sz w:val="20"/>
          <w:szCs w:val="20"/>
        </w:rPr>
        <w:t xml:space="preserve">Başarımız         </w:t>
      </w:r>
      <w:r w:rsidRPr="0083655E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sağlığımız       </w:t>
      </w:r>
      <w:r w:rsidRPr="0083655E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gücümüz</w:t>
      </w:r>
    </w:p>
    <w:p w:rsidR="00E41A37" w:rsidRPr="0083655E" w:rsidRDefault="00E41A37" w:rsidP="0031435B">
      <w:pPr>
        <w:rPr>
          <w:sz w:val="20"/>
          <w:szCs w:val="20"/>
        </w:rPr>
      </w:pPr>
      <w:r w:rsidRPr="0083655E">
        <w:rPr>
          <w:b/>
          <w:sz w:val="20"/>
          <w:szCs w:val="20"/>
        </w:rPr>
        <w:t>2.</w:t>
      </w:r>
      <w:r w:rsidRPr="0083655E">
        <w:rPr>
          <w:sz w:val="20"/>
          <w:szCs w:val="20"/>
        </w:rPr>
        <w:t xml:space="preserve"> Bir öğrencinin okul çantasında aşağıdakilerden hangisi olmaz?</w:t>
      </w:r>
    </w:p>
    <w:p w:rsidR="00E41A37" w:rsidRPr="0083655E" w:rsidRDefault="00E41A37" w:rsidP="0031435B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83655E">
        <w:rPr>
          <w:sz w:val="20"/>
          <w:szCs w:val="20"/>
        </w:rPr>
        <w:t xml:space="preserve"> </w:t>
      </w:r>
      <w:r w:rsidRPr="0083655E">
        <w:rPr>
          <w:b/>
          <w:sz w:val="20"/>
          <w:szCs w:val="20"/>
        </w:rPr>
        <w:t>A)</w:t>
      </w:r>
      <w:r w:rsidRPr="0083655E">
        <w:rPr>
          <w:sz w:val="20"/>
          <w:szCs w:val="20"/>
        </w:rPr>
        <w:t xml:space="preserve"> </w:t>
      </w:r>
      <w:r w:rsidRPr="00F00FD0">
        <w:rPr>
          <w:rFonts w:ascii="Arial" w:hAnsi="Arial" w:cs="Arial"/>
          <w:noProof/>
          <w:sz w:val="20"/>
          <w:szCs w:val="20"/>
          <w:lang w:eastAsia="tr-TR"/>
        </w:rPr>
        <w:pict>
          <v:shape id="il_fi" o:spid="_x0000_i1030" type="#_x0000_t75" alt="http://www.grossdepot.com/documents/product/1A001E5B-19BB-D109-0AA40FB1359A939D.jpg" style="width:57pt;height:56.25pt;visibility:visible">
            <v:imagedata r:id="rId9" o:title=""/>
          </v:shape>
        </w:pict>
      </w:r>
      <w:r w:rsidRPr="0083655E">
        <w:rPr>
          <w:sz w:val="20"/>
          <w:szCs w:val="20"/>
        </w:rPr>
        <w:t xml:space="preserve">                   </w:t>
      </w:r>
      <w:r w:rsidRPr="0083655E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      </w:t>
      </w:r>
      <w:r w:rsidRPr="00F00FD0">
        <w:rPr>
          <w:rFonts w:ascii="Arial" w:hAnsi="Arial" w:cs="Arial"/>
          <w:noProof/>
          <w:sz w:val="20"/>
          <w:szCs w:val="20"/>
          <w:lang w:eastAsia="tr-TR"/>
        </w:rPr>
        <w:pict>
          <v:shape id="_x0000_i1031" type="#_x0000_t75" alt="http://www.resimmax.net/wp-content/uploads/2009/03/abakus-resimleri.jpg" style="width:50.25pt;height:51.75pt;visibility:visible">
            <v:imagedata r:id="rId10" o:title=""/>
          </v:shape>
        </w:pict>
      </w:r>
      <w:r w:rsidRPr="0083655E">
        <w:rPr>
          <w:sz w:val="20"/>
          <w:szCs w:val="20"/>
        </w:rPr>
        <w:t xml:space="preserve">             </w:t>
      </w:r>
      <w:r w:rsidRPr="0083655E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 </w:t>
      </w:r>
      <w:r w:rsidRPr="00F00FD0">
        <w:rPr>
          <w:rFonts w:ascii="Arial" w:hAnsi="Arial" w:cs="Arial"/>
          <w:noProof/>
          <w:sz w:val="20"/>
          <w:szCs w:val="20"/>
          <w:lang w:eastAsia="tr-TR"/>
        </w:rPr>
        <w:pict>
          <v:shape id="_x0000_i1032" type="#_x0000_t75" alt="http://www.dindersi.com/ekartlar/mbtunc_hayvan04.jpg" style="width:71.25pt;height:53.25pt;visibility:visible">
            <v:imagedata r:id="rId11" o:title=""/>
          </v:shape>
        </w:pict>
      </w:r>
    </w:p>
    <w:p w:rsidR="00E41A37" w:rsidRPr="0083655E" w:rsidRDefault="00E41A37" w:rsidP="0031435B">
      <w:pPr>
        <w:rPr>
          <w:sz w:val="20"/>
          <w:szCs w:val="20"/>
        </w:rPr>
      </w:pPr>
      <w:r w:rsidRPr="0083655E">
        <w:rPr>
          <w:b/>
          <w:sz w:val="20"/>
          <w:szCs w:val="20"/>
        </w:rPr>
        <w:t>3.</w:t>
      </w:r>
      <w:r w:rsidRPr="0083655E">
        <w:rPr>
          <w:sz w:val="20"/>
          <w:szCs w:val="20"/>
        </w:rPr>
        <w:t xml:space="preserve"> Kişisel bakımımızı yaparken aşağıdakilerden hangisini kullanmayız?</w:t>
      </w:r>
    </w:p>
    <w:p w:rsidR="00E41A37" w:rsidRPr="0083655E" w:rsidRDefault="00E41A37" w:rsidP="0031435B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      </w:t>
      </w:r>
      <w:r w:rsidRPr="0083655E">
        <w:rPr>
          <w:b/>
          <w:sz w:val="20"/>
          <w:szCs w:val="20"/>
        </w:rPr>
        <w:t>A)</w:t>
      </w:r>
      <w:r w:rsidRPr="00F00FD0">
        <w:rPr>
          <w:rFonts w:ascii="Arial" w:hAnsi="Arial" w:cs="Arial"/>
          <w:noProof/>
          <w:sz w:val="20"/>
          <w:szCs w:val="20"/>
          <w:lang w:eastAsia="tr-TR"/>
        </w:rPr>
        <w:pict>
          <v:shape id="_x0000_i1033" type="#_x0000_t75" alt="http://t1.gstatic.com/images?q=tbn:rQ1VSxbpVd-6cM:http://www.cankozmetik.net/images/tarak5.jpg&amp;t=1" style="width:45.75pt;height:45.75pt;visibility:visible">
            <v:imagedata r:id="rId12" o:title=""/>
          </v:shape>
        </w:pict>
      </w:r>
      <w:r w:rsidRPr="0083655E">
        <w:rPr>
          <w:sz w:val="20"/>
          <w:szCs w:val="20"/>
        </w:rPr>
        <w:t xml:space="preserve">                      </w:t>
      </w:r>
      <w:r w:rsidRPr="0083655E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  </w:t>
      </w:r>
      <w:hyperlink r:id="rId13" w:history="1">
        <w:r w:rsidRPr="00F00FD0">
          <w:rPr>
            <w:rFonts w:ascii="Arial" w:hAnsi="Arial" w:cs="Arial"/>
            <w:noProof/>
            <w:color w:val="2200C1"/>
            <w:sz w:val="20"/>
            <w:szCs w:val="20"/>
            <w:shd w:val="clear" w:color="auto" w:fill="CCCCCC"/>
            <w:lang w:eastAsia="tr-TR"/>
          </w:rPr>
          <w:pict>
            <v:shape id="blI_X1kB3OTV6M:l" o:spid="_x0000_i1034" type="#_x0000_t75" alt="http://t3.gstatic.com/images?q=tbn:ANd9GcQuu2H2lPa4W8Tlsc-17R6pp6v6h6ZJd8sz_PJoiCMJGUPEstIWT89Gp0bc" href="http://www.google.com.tr/imgres?imgurl=http://www.disagrisi.tk/images/dis-agrisi.jpg&amp;imgrefurl=http://www.resimlink.com/831-dis-fircasi-resimleri.html&amp;usg=__RNFDP91HcPglf_tC9z0yvw6_GnI=&amp;h=324&amp;w=312&amp;sz=13&amp;hl=tr&amp;start=0&amp;zoom=1&amp;tbnid=blI_X1kB3OTV6M:&amp;tbnh=133&amp;tbnw=128&amp;prev=/images?q=di%C5%9F+f%C4%B1r%C3%A7as%C4%B1+g%C3%B6rselleri&amp;um=1&amp;hl=tr&amp;sa=X&amp;rls=com.microsoft:tr:IE-SearchBox&amp;rlz=1I7GFRE_tr&amp;biw=1255&amp;bih=703&amp;tbs=isch:1&amp;um=1&amp;itbs=1&amp;iact=rc&amp;dur=408&amp;ei=CGT6TIqkHcag8QO5vPHrBg&amp;oei=CGT6TIqkHcag8QO5vPHrBg&amp;esq=1&amp;page=1&amp;ndsp=26&amp;ved=1t:429,r:0,s:0&amp;tx=69&amp;ty=" style="width:49.5pt;height:51pt;visibility:visible" o:button="t">
              <v:fill o:detectmouseclick="t"/>
              <v:imagedata r:id="rId14" o:title=""/>
            </v:shape>
          </w:pict>
        </w:r>
      </w:hyperlink>
      <w:r w:rsidRPr="0083655E">
        <w:rPr>
          <w:sz w:val="20"/>
          <w:szCs w:val="20"/>
        </w:rPr>
        <w:t xml:space="preserve">                  </w:t>
      </w:r>
      <w:r w:rsidRPr="0083655E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  </w:t>
      </w:r>
      <w:hyperlink r:id="rId15" w:tooltip="&quot; tencereler ev gereçleri resimleri&quot; " w:history="1">
        <w:r w:rsidRPr="00F00FD0">
          <w:rPr>
            <w:noProof/>
            <w:color w:val="0000FF"/>
            <w:sz w:val="20"/>
            <w:szCs w:val="20"/>
            <w:lang w:eastAsia="tr-TR"/>
          </w:rPr>
          <w:pict>
            <v:shape id="Resim 49" o:spid="_x0000_i1035" type="#_x0000_t75" alt=" tencereler ev gereçleri resimleri" href="http://www.loadtr.com/471697-_tencereler_ev_gereçleri.h" title="&quot; tencereler ev gereçleri resimleri&quot;" style="width:62.25pt;height:46.5pt;visibility:visible" o:button="t">
              <v:fill o:detectmouseclick="t"/>
              <v:imagedata r:id="rId16" o:title=""/>
            </v:shape>
          </w:pict>
        </w:r>
      </w:hyperlink>
    </w:p>
    <w:p w:rsidR="00E41A37" w:rsidRPr="0083655E" w:rsidRDefault="00E41A37" w:rsidP="0031435B">
      <w:pPr>
        <w:rPr>
          <w:sz w:val="20"/>
          <w:szCs w:val="20"/>
        </w:rPr>
      </w:pPr>
      <w:r w:rsidRPr="0083655E">
        <w:rPr>
          <w:b/>
          <w:sz w:val="20"/>
          <w:szCs w:val="20"/>
        </w:rPr>
        <w:t>4.</w:t>
      </w:r>
      <w:r w:rsidRPr="0083655E">
        <w:rPr>
          <w:sz w:val="20"/>
          <w:szCs w:val="20"/>
        </w:rPr>
        <w:t xml:space="preserve"> Aşağıdakilerden hangisi bağımsızlığımızın sembolleridir?</w:t>
      </w:r>
    </w:p>
    <w:p w:rsidR="00E41A37" w:rsidRPr="0083655E" w:rsidRDefault="00E41A37" w:rsidP="0031435B">
      <w:pPr>
        <w:rPr>
          <w:sz w:val="20"/>
          <w:szCs w:val="20"/>
        </w:rPr>
      </w:pPr>
      <w:r w:rsidRPr="0083655E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A</w:t>
      </w:r>
      <w:r w:rsidRPr="0083655E">
        <w:rPr>
          <w:sz w:val="20"/>
          <w:szCs w:val="20"/>
        </w:rPr>
        <w:t xml:space="preserve">ndımız   </w:t>
      </w:r>
      <w:r>
        <w:rPr>
          <w:sz w:val="20"/>
          <w:szCs w:val="20"/>
        </w:rPr>
        <w:t xml:space="preserve">                                 </w:t>
      </w:r>
      <w:r w:rsidRPr="0083655E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B</w:t>
      </w:r>
      <w:r w:rsidRPr="0083655E">
        <w:rPr>
          <w:sz w:val="20"/>
          <w:szCs w:val="20"/>
        </w:rPr>
        <w:t xml:space="preserve">ayrağımız ve İstiklal Marşı’mız </w:t>
      </w:r>
      <w:r>
        <w:rPr>
          <w:sz w:val="20"/>
          <w:szCs w:val="20"/>
        </w:rPr>
        <w:t xml:space="preserve">                                    </w:t>
      </w:r>
      <w:r w:rsidRPr="0083655E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Gençliğe Hitabe</w:t>
      </w:r>
    </w:p>
    <w:p w:rsidR="00E41A37" w:rsidRPr="0083655E" w:rsidRDefault="00E41A37" w:rsidP="0031435B">
      <w:pPr>
        <w:rPr>
          <w:sz w:val="20"/>
          <w:szCs w:val="20"/>
        </w:rPr>
      </w:pPr>
      <w:r w:rsidRPr="0083655E">
        <w:rPr>
          <w:b/>
          <w:sz w:val="20"/>
          <w:szCs w:val="20"/>
        </w:rPr>
        <w:t>5.</w:t>
      </w:r>
      <w:r w:rsidRPr="0083655E">
        <w:rPr>
          <w:sz w:val="20"/>
          <w:szCs w:val="20"/>
        </w:rPr>
        <w:t xml:space="preserve"> İstiklal Marşı’mızın yazarı kimdir?</w:t>
      </w:r>
    </w:p>
    <w:p w:rsidR="00E41A37" w:rsidRPr="0083655E" w:rsidRDefault="00E41A37" w:rsidP="000E5319">
      <w:pPr>
        <w:rPr>
          <w:rFonts w:ascii="Arial" w:hAnsi="Arial" w:cs="Arial"/>
          <w:color w:val="777777"/>
          <w:sz w:val="20"/>
          <w:szCs w:val="20"/>
          <w:lang w:eastAsia="tr-TR"/>
        </w:rPr>
      </w:pPr>
      <w:r w:rsidRPr="0083655E">
        <w:rPr>
          <w:b/>
          <w:sz w:val="20"/>
          <w:szCs w:val="20"/>
        </w:rPr>
        <w:t>A)</w:t>
      </w:r>
      <w:r w:rsidRPr="0083655E">
        <w:rPr>
          <w:sz w:val="20"/>
          <w:szCs w:val="20"/>
        </w:rPr>
        <w:t xml:space="preserve">  </w:t>
      </w:r>
      <w:r w:rsidRPr="00F00FD0">
        <w:rPr>
          <w:rFonts w:ascii="Arial" w:hAnsi="Arial" w:cs="Arial"/>
          <w:noProof/>
          <w:sz w:val="20"/>
          <w:szCs w:val="20"/>
          <w:lang w:eastAsia="tr-TR"/>
        </w:rPr>
        <w:pict>
          <v:shape id="_x0000_i1036" type="#_x0000_t75" alt="http://t3.gstatic.com/images?q=tbn:97uTDhUc7fWdXM:http://img185.imageshack.us/img185/2545/59zp9.jpg&amp;t=1" style="width:45.75pt;height:56.25pt;visibility:visible">
            <v:imagedata r:id="rId17" o:title=""/>
          </v:shape>
        </w:pict>
      </w:r>
      <w:r w:rsidRPr="0083655E">
        <w:rPr>
          <w:sz w:val="20"/>
          <w:szCs w:val="20"/>
        </w:rPr>
        <w:t xml:space="preserve">                          </w:t>
      </w:r>
      <w:r>
        <w:rPr>
          <w:sz w:val="20"/>
          <w:szCs w:val="20"/>
        </w:rPr>
        <w:t xml:space="preserve">  </w:t>
      </w:r>
      <w:r w:rsidRPr="0083655E">
        <w:rPr>
          <w:sz w:val="20"/>
          <w:szCs w:val="20"/>
        </w:rPr>
        <w:t xml:space="preserve">  </w:t>
      </w:r>
      <w:r w:rsidRPr="0083655E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   </w:t>
      </w:r>
      <w:r w:rsidRPr="00F00FD0">
        <w:rPr>
          <w:rFonts w:ascii="Arial" w:hAnsi="Arial" w:cs="Arial"/>
          <w:noProof/>
          <w:sz w:val="20"/>
          <w:szCs w:val="20"/>
          <w:lang w:eastAsia="tr-TR"/>
        </w:rPr>
        <w:pict>
          <v:shape id="_x0000_i1037" type="#_x0000_t75" alt="http://www.itusozluk.com/img.php/a270990aa1fe444a6e166fa0330262b728615/mehmet+akif+ersoy" style="width:43.5pt;height:52.5pt;visibility:visible">
            <v:imagedata r:id="rId18" o:title=""/>
          </v:shape>
        </w:pict>
      </w:r>
      <w:r w:rsidRPr="0083655E">
        <w:rPr>
          <w:sz w:val="20"/>
          <w:szCs w:val="20"/>
        </w:rPr>
        <w:t xml:space="preserve">                                  </w:t>
      </w:r>
      <w:r w:rsidRPr="0083655E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</w:t>
      </w:r>
      <w:hyperlink r:id="rId19" w:tgtFrame="_blank" w:history="1">
        <w:r w:rsidRPr="00F00FD0">
          <w:rPr>
            <w:rFonts w:ascii="Arial" w:hAnsi="Arial" w:cs="Arial"/>
            <w:noProof/>
            <w:color w:val="0364A4"/>
            <w:sz w:val="20"/>
            <w:szCs w:val="20"/>
            <w:lang w:eastAsia="tr-TR"/>
          </w:rPr>
          <w:pict>
            <v:shape id="Resim 58" o:spid="_x0000_i1038" type="#_x0000_t75" alt="http://images.google.com/images?q=tbn:aisjEF9L_Ivr-M::www.hurriyet.com.tr/_np/9704/9049704.jpg" href="http://www.hurriyet.com.tr/_np/9704/9049704.j" style="width:51pt;height:42.75pt;visibility:visible" o:button="t">
              <v:fill o:detectmouseclick="t"/>
              <v:imagedata r:id="rId20" o:title=""/>
            </v:shape>
          </w:pict>
        </w:r>
      </w:hyperlink>
    </w:p>
    <w:p w:rsidR="00E41A37" w:rsidRPr="0083655E" w:rsidRDefault="00E41A37" w:rsidP="0031435B">
      <w:pPr>
        <w:rPr>
          <w:sz w:val="20"/>
          <w:szCs w:val="20"/>
        </w:rPr>
      </w:pPr>
      <w:r w:rsidRPr="0083655E">
        <w:rPr>
          <w:sz w:val="20"/>
          <w:szCs w:val="20"/>
        </w:rPr>
        <w:t>Mustafa Kemal Atatürk                      Mehmet Akif Ersoy                         Osman Zeki Üngör</w:t>
      </w:r>
    </w:p>
    <w:p w:rsidR="00E41A37" w:rsidRPr="0083655E" w:rsidRDefault="00E41A37" w:rsidP="0031435B">
      <w:pPr>
        <w:rPr>
          <w:sz w:val="20"/>
          <w:szCs w:val="20"/>
        </w:rPr>
      </w:pPr>
      <w:r w:rsidRPr="0083655E">
        <w:rPr>
          <w:b/>
          <w:sz w:val="20"/>
          <w:szCs w:val="20"/>
        </w:rPr>
        <w:t>6.</w:t>
      </w:r>
      <w:r w:rsidRPr="0083655E">
        <w:rPr>
          <w:sz w:val="20"/>
          <w:szCs w:val="20"/>
        </w:rPr>
        <w:t xml:space="preserve"> Dengeli ve düzenli beslenmek nedir?</w:t>
      </w:r>
    </w:p>
    <w:p w:rsidR="00E41A37" w:rsidRPr="0083655E" w:rsidRDefault="00E41A37" w:rsidP="0031435B">
      <w:pPr>
        <w:rPr>
          <w:sz w:val="20"/>
          <w:szCs w:val="20"/>
        </w:rPr>
      </w:pPr>
      <w:r w:rsidRPr="0083655E">
        <w:rPr>
          <w:b/>
          <w:sz w:val="20"/>
          <w:szCs w:val="20"/>
        </w:rPr>
        <w:t>A)</w:t>
      </w:r>
      <w:r w:rsidRPr="0083655E">
        <w:rPr>
          <w:sz w:val="20"/>
          <w:szCs w:val="20"/>
        </w:rPr>
        <w:t xml:space="preserve"> her besinden vücudumuzun ihtiyacı kadar yemek.</w:t>
      </w:r>
      <w:r>
        <w:rPr>
          <w:sz w:val="20"/>
          <w:szCs w:val="20"/>
        </w:rPr>
        <w:t xml:space="preserve">     </w:t>
      </w:r>
      <w:r w:rsidRPr="0083655E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Bol bol meyve ve sebze tüketmek.</w:t>
      </w:r>
      <w:r>
        <w:rPr>
          <w:sz w:val="20"/>
          <w:szCs w:val="20"/>
        </w:rPr>
        <w:t xml:space="preserve">     </w:t>
      </w:r>
      <w:r w:rsidRPr="0083655E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Sık sık süt içmek.</w:t>
      </w:r>
    </w:p>
    <w:p w:rsidR="00E41A37" w:rsidRPr="0083655E" w:rsidRDefault="00E41A37" w:rsidP="0031435B">
      <w:pPr>
        <w:rPr>
          <w:sz w:val="20"/>
          <w:szCs w:val="20"/>
        </w:rPr>
      </w:pPr>
      <w:r w:rsidRPr="0083655E">
        <w:rPr>
          <w:b/>
          <w:sz w:val="20"/>
          <w:szCs w:val="20"/>
        </w:rPr>
        <w:t>7.</w:t>
      </w:r>
      <w:r w:rsidRPr="0083655E">
        <w:rPr>
          <w:sz w:val="20"/>
          <w:szCs w:val="20"/>
        </w:rPr>
        <w:t xml:space="preserve"> Aşağıdaki seçeneklerin hangisinde kişilerin yeteneklerinden bahsedilmemiştir?</w:t>
      </w:r>
    </w:p>
    <w:p w:rsidR="00E41A37" w:rsidRPr="0083655E" w:rsidRDefault="00E41A37" w:rsidP="0031435B">
      <w:pPr>
        <w:rPr>
          <w:sz w:val="20"/>
          <w:szCs w:val="20"/>
        </w:rPr>
      </w:pPr>
      <w:r w:rsidRPr="0083655E">
        <w:rPr>
          <w:b/>
          <w:sz w:val="20"/>
          <w:szCs w:val="20"/>
        </w:rPr>
        <w:t>A)</w:t>
      </w:r>
      <w:r w:rsidRPr="0083655E">
        <w:rPr>
          <w:sz w:val="20"/>
          <w:szCs w:val="20"/>
        </w:rPr>
        <w:t xml:space="preserve"> Ece güzel resim yapar.</w:t>
      </w:r>
      <w:r>
        <w:rPr>
          <w:sz w:val="20"/>
          <w:szCs w:val="20"/>
        </w:rPr>
        <w:t xml:space="preserve">               </w:t>
      </w:r>
      <w:r w:rsidRPr="0083655E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Kerem güzel dans eder.</w:t>
      </w:r>
      <w:r>
        <w:rPr>
          <w:sz w:val="20"/>
          <w:szCs w:val="20"/>
        </w:rPr>
        <w:t xml:space="preserve">                 </w:t>
      </w:r>
      <w:r w:rsidRPr="0083655E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Zeynep çok çalışkandır.</w:t>
      </w:r>
    </w:p>
    <w:p w:rsidR="00E41A37" w:rsidRPr="0083655E" w:rsidRDefault="00E41A37" w:rsidP="0031435B">
      <w:pPr>
        <w:rPr>
          <w:sz w:val="20"/>
          <w:szCs w:val="20"/>
        </w:rPr>
      </w:pPr>
      <w:r w:rsidRPr="0083655E">
        <w:rPr>
          <w:sz w:val="20"/>
          <w:szCs w:val="20"/>
        </w:rPr>
        <w:t>8. Aşağıdakilerden hangisi olum</w:t>
      </w:r>
      <w:r>
        <w:rPr>
          <w:sz w:val="20"/>
          <w:szCs w:val="20"/>
        </w:rPr>
        <w:t>lu</w:t>
      </w:r>
      <w:r w:rsidRPr="0083655E">
        <w:rPr>
          <w:sz w:val="20"/>
          <w:szCs w:val="20"/>
        </w:rPr>
        <w:t xml:space="preserve"> bir duygu</w:t>
      </w:r>
      <w:r>
        <w:rPr>
          <w:sz w:val="20"/>
          <w:szCs w:val="20"/>
        </w:rPr>
        <w:t>dur</w:t>
      </w:r>
      <w:r w:rsidRPr="0083655E">
        <w:rPr>
          <w:sz w:val="20"/>
          <w:szCs w:val="20"/>
        </w:rPr>
        <w:t>?</w:t>
      </w:r>
    </w:p>
    <w:p w:rsidR="00E41A37" w:rsidRPr="0083655E" w:rsidRDefault="00E41A37" w:rsidP="0031435B">
      <w:pPr>
        <w:rPr>
          <w:sz w:val="20"/>
          <w:szCs w:val="20"/>
        </w:rPr>
      </w:pPr>
      <w:r w:rsidRPr="0083655E">
        <w:rPr>
          <w:sz w:val="20"/>
          <w:szCs w:val="20"/>
        </w:rPr>
        <w:t xml:space="preserve">     </w:t>
      </w:r>
      <w:hyperlink r:id="rId21" w:history="1">
        <w:r w:rsidRPr="00F00FD0">
          <w:rPr>
            <w:rFonts w:ascii="Arial" w:hAnsi="Arial" w:cs="Arial"/>
            <w:noProof/>
            <w:color w:val="2200C1"/>
            <w:sz w:val="20"/>
            <w:szCs w:val="20"/>
            <w:lang w:eastAsia="tr-TR"/>
          </w:rPr>
          <w:pict>
            <v:shape id="rg_hi" o:spid="_x0000_i1039" type="#_x0000_t75" alt="http://t0.gstatic.com/images?q=tbn:ANd9GcT74yAgVwKtW8DFwjzB7cdcEDe8cbwCCcboGzKJTbSUdiufxuHj" href="http://www.google.com.tr/imgres?imgurl=http://hamilebayanlar.com/wp-content/uploads/2010/11/sinirli-bebek.jpg&amp;imgrefurl=http://hamilebayanlar.com/&amp;usg=__AwWH41Z1Nsas0-uN55vllvWJw8s=&amp;h=411&amp;w=580&amp;sz=22&amp;hl=tr&amp;start=0&amp;zoom=1&amp;tbnid=KVIg4z6_obWXuM:&amp;tbnh=127&amp;tbnw=178&amp;prev=/images?q=sinirli+g%C3%B6rselleri&amp;um=1&amp;hl=tr&amp;sa=X&amp;rls=com.microsoft:tr:IE-SearchBox&amp;rlz=1I7GFRE_tr&amp;biw=1255&amp;bih=703&amp;tbs=isch:1&amp;um=1&amp;itbs=1&amp;iact=hc&amp;vpx=962&amp;vpy=219&amp;dur=670&amp;hovh=189&amp;hovw=267&amp;tx=137&amp;ty=86&amp;ei=P2j6TJ78Mojx4gb4-PHDBw&amp;oei=Emj6TOq2OYes8QPIqMzrBg&amp;esq=16&amp;page=1&amp;ndsp=26&amp;ved=1t:429,r:12,s" style="width:68.25pt;height:48pt;visibility:visible" o:button="t">
              <v:fill o:detectmouseclick="t"/>
              <v:imagedata r:id="rId22" o:title=""/>
            </v:shape>
          </w:pict>
        </w:r>
      </w:hyperlink>
      <w:r w:rsidRPr="0083655E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             </w:t>
      </w:r>
      <w:r w:rsidRPr="0083655E">
        <w:rPr>
          <w:sz w:val="20"/>
          <w:szCs w:val="20"/>
        </w:rPr>
        <w:t xml:space="preserve">  </w:t>
      </w:r>
      <w:hyperlink r:id="rId23" w:history="1">
        <w:r w:rsidRPr="00F00FD0">
          <w:rPr>
            <w:rFonts w:ascii="Arial" w:hAnsi="Arial" w:cs="Arial"/>
            <w:noProof/>
            <w:color w:val="2200C1"/>
            <w:sz w:val="20"/>
            <w:szCs w:val="20"/>
            <w:shd w:val="clear" w:color="auto" w:fill="CCCCCC"/>
            <w:lang w:eastAsia="tr-TR"/>
          </w:rPr>
          <w:pict>
            <v:shape id="HJg_6M6iwvguKM:l" o:spid="_x0000_i1040" type="#_x0000_t75" alt="http://t3.gstatic.com/images?q=tbn:ANd9GcRp-jO5NknShJoS92Bw0EFh5q6FLqRpw_wL7J_QQwkqF57opC1kH6LucY5s" href="http://www.google.com.tr/imgres?imgurl=http://www.ozsohbet.net/galeri/sinirli_surat_bakis_resimleri.jpg&amp;imgrefurl=http://www.ozsohbet.net/resim_detay.asp?id=114&amp;sinirli-yuz&amp;usg=__FeJwv_ElfpmzU0iqJDTUJFbuDnU=&amp;h=525&amp;w=700&amp;sz=62&amp;hl=tr&amp;start=0&amp;zoom=1&amp;tbnid=HJg_6M6iwvguKM:&amp;tbnh=134&amp;tbnw=214&amp;prev=/images?q=sinirli+g%C3%B6rselleri&amp;um=1&amp;hl=tr&amp;sa=X&amp;rls=com.microsoft:tr:IE-SearchBox&amp;rlz=1I7GFRE_tr&amp;biw=1255&amp;bih=703&amp;tbs=isch:1&amp;um=1&amp;itbs=1&amp;iact=rc&amp;dur=1&amp;ei=P2j6TJ78Mojx4gb4-PHDBw&amp;oei=Emj6TOq2OYes8QPIqMzrBg&amp;esq=16&amp;page=1&amp;ndsp=26&amp;ved=1t:429,r:24,s:0&amp;tx=80&amp;ty=" style="width:63.75pt;height:47.25pt;visibility:visible" o:button="t">
              <v:fill o:detectmouseclick="t"/>
              <v:imagedata r:id="rId24" o:title=""/>
            </v:shape>
          </w:pict>
        </w:r>
      </w:hyperlink>
      <w:r w:rsidRPr="0083655E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        </w:t>
      </w:r>
      <w:r w:rsidRPr="0083655E">
        <w:rPr>
          <w:sz w:val="20"/>
          <w:szCs w:val="20"/>
        </w:rPr>
        <w:t xml:space="preserve">  </w:t>
      </w:r>
      <w:r w:rsidRPr="00F00FD0">
        <w:rPr>
          <w:rFonts w:ascii="Verdana" w:hAnsi="Verdana"/>
          <w:noProof/>
          <w:color w:val="000000"/>
          <w:sz w:val="20"/>
          <w:szCs w:val="20"/>
          <w:lang w:eastAsia="tr-TR"/>
        </w:rPr>
        <w:pict>
          <v:shape id="Resim 68" o:spid="_x0000_i1041" type="#_x0000_t75" alt="mutluluk resimleri" style="width:63pt;height:47.25pt;visibility:visible">
            <v:imagedata r:id="rId25" o:title=""/>
          </v:shape>
        </w:pict>
      </w:r>
    </w:p>
    <w:p w:rsidR="00E41A37" w:rsidRPr="0083655E" w:rsidRDefault="00E41A37" w:rsidP="0007092D">
      <w:pPr>
        <w:tabs>
          <w:tab w:val="left" w:pos="1022"/>
          <w:tab w:val="right" w:pos="10206"/>
        </w:tabs>
        <w:rPr>
          <w:sz w:val="20"/>
          <w:szCs w:val="20"/>
        </w:rPr>
      </w:pPr>
      <w:r w:rsidRPr="0083655E">
        <w:rPr>
          <w:sz w:val="20"/>
          <w:szCs w:val="20"/>
        </w:rPr>
        <w:tab/>
        <w:t xml:space="preserve">Sinirli                                    Öfkeli                             </w:t>
      </w:r>
      <w:r>
        <w:rPr>
          <w:sz w:val="20"/>
          <w:szCs w:val="20"/>
        </w:rPr>
        <w:t xml:space="preserve">         </w:t>
      </w:r>
      <w:r w:rsidRPr="0083655E">
        <w:rPr>
          <w:sz w:val="20"/>
          <w:szCs w:val="20"/>
        </w:rPr>
        <w:t xml:space="preserve">  Mutlu</w:t>
      </w:r>
    </w:p>
    <w:p w:rsidR="00E41A37" w:rsidRPr="0083655E" w:rsidRDefault="00E41A37" w:rsidP="0007092D">
      <w:pPr>
        <w:tabs>
          <w:tab w:val="left" w:pos="1022"/>
          <w:tab w:val="right" w:pos="10206"/>
        </w:tabs>
        <w:rPr>
          <w:sz w:val="20"/>
          <w:szCs w:val="20"/>
        </w:rPr>
      </w:pPr>
      <w:r w:rsidRPr="0083655E">
        <w:rPr>
          <w:b/>
          <w:sz w:val="20"/>
          <w:szCs w:val="20"/>
        </w:rPr>
        <w:t>A)</w:t>
      </w:r>
      <w:r w:rsidRPr="0083655E">
        <w:rPr>
          <w:sz w:val="20"/>
          <w:szCs w:val="20"/>
        </w:rPr>
        <w:t xml:space="preserve"> Sinirli  </w:t>
      </w:r>
      <w:r>
        <w:rPr>
          <w:sz w:val="20"/>
          <w:szCs w:val="20"/>
        </w:rPr>
        <w:t xml:space="preserve">                                               </w:t>
      </w:r>
      <w:r w:rsidRPr="0083655E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Öfkeli  </w:t>
      </w:r>
      <w:r>
        <w:rPr>
          <w:sz w:val="20"/>
          <w:szCs w:val="20"/>
        </w:rPr>
        <w:t xml:space="preserve">                                  </w:t>
      </w:r>
      <w:r w:rsidRPr="0083655E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Mutlu</w:t>
      </w:r>
    </w:p>
    <w:p w:rsidR="00E41A37" w:rsidRPr="0083655E" w:rsidRDefault="00E41A37" w:rsidP="0007092D">
      <w:pPr>
        <w:tabs>
          <w:tab w:val="left" w:pos="1022"/>
          <w:tab w:val="right" w:pos="10206"/>
        </w:tabs>
        <w:rPr>
          <w:b/>
          <w:sz w:val="20"/>
          <w:szCs w:val="20"/>
        </w:rPr>
      </w:pPr>
      <w:r w:rsidRPr="0083655E">
        <w:rPr>
          <w:b/>
          <w:sz w:val="20"/>
          <w:szCs w:val="20"/>
        </w:rPr>
        <w:t>9.</w:t>
      </w:r>
    </w:p>
    <w:p w:rsidR="00E41A37" w:rsidRPr="0083655E" w:rsidRDefault="00E41A37" w:rsidP="0007092D">
      <w:pPr>
        <w:tabs>
          <w:tab w:val="left" w:pos="1022"/>
          <w:tab w:val="right" w:pos="10206"/>
        </w:tabs>
        <w:rPr>
          <w:sz w:val="20"/>
          <w:szCs w:val="20"/>
        </w:rPr>
      </w:pPr>
      <w:r w:rsidRPr="0083655E">
        <w:rPr>
          <w:sz w:val="20"/>
          <w:szCs w:val="20"/>
        </w:rPr>
        <w:t xml:space="preserve"> </w:t>
      </w:r>
      <w:hyperlink r:id="rId26" w:history="1">
        <w:r w:rsidRPr="00F00FD0">
          <w:rPr>
            <w:rFonts w:ascii="Arial" w:hAnsi="Arial" w:cs="Arial"/>
            <w:noProof/>
            <w:color w:val="2200C1"/>
            <w:sz w:val="20"/>
            <w:szCs w:val="20"/>
            <w:lang w:eastAsia="tr-TR"/>
          </w:rPr>
          <w:pict>
            <v:shape id="_x0000_i1042" type="#_x0000_t75" alt="http://t2.gstatic.com/images?q=tbn:ANd9GcTCJL76ZiEOfdAPT37tbtwMAGsK3V7GtuMR-FCeWEczUpauD3MQ" href="http://www.google.com.tr/imgres?imgurl=http://img75.imageshack.us/img75/5883/11ii9.gif&amp;imgrefurl=http://www.tualimforum.com/boyama-kitaplari-resimleri/14272-tasit-resimleri-boyamasi.html&amp;usg=__uw94geCwvuFSTTN8EZmTmHp7rTA=&amp;h=553&amp;w=553&amp;sz=17&amp;hl=tr&amp;start=0&amp;zoom=1&amp;tbnid=nYXmbO3QspclrM:&amp;tbnh=136&amp;tbnw=136&amp;prev=/images?q=ta%C5%9F%C4%B1t+g%C3%B6rselleri&amp;um=1&amp;hl=tr&amp;sa=X&amp;rls=com.microsoft:tr:IE-SearchBox&amp;rlz=1I7GFRE_tr&amp;biw=1255&amp;bih=703&amp;tbs=isch:1&amp;um=1&amp;itbs=1&amp;iact=hc&amp;vpx=866&amp;vpy=406&amp;dur=65&amp;hovh=225&amp;hovw=225&amp;tx=89&amp;ty=198&amp;ei=r9X7TJqpIYPxsgbO1PCTBA&amp;oei=edX7TNOpOqmJ4gbQ-tXkCQ&amp;esq=25&amp;page=1&amp;ndsp=25&amp;ved=1t:429,r:23,s" style="width:59.25pt;height:59.25pt;visibility:visible" o:button="t">
              <v:fill o:detectmouseclick="t"/>
              <v:imagedata r:id="rId27" o:title=""/>
            </v:shape>
          </w:pict>
        </w:r>
      </w:hyperlink>
      <w:r w:rsidRPr="0083655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</w:t>
      </w:r>
      <w:r w:rsidRPr="0083655E">
        <w:rPr>
          <w:sz w:val="20"/>
          <w:szCs w:val="20"/>
        </w:rPr>
        <w:t xml:space="preserve"> </w:t>
      </w:r>
      <w:hyperlink r:id="rId28" w:history="1">
        <w:r w:rsidRPr="00F00FD0">
          <w:rPr>
            <w:rFonts w:ascii="Arial" w:hAnsi="Arial" w:cs="Arial"/>
            <w:noProof/>
            <w:color w:val="2200C1"/>
            <w:sz w:val="20"/>
            <w:szCs w:val="20"/>
            <w:lang w:eastAsia="tr-TR"/>
          </w:rPr>
          <w:pict>
            <v:shape id="_x0000_i1043" type="#_x0000_t75" alt="http://t0.gstatic.com/images?q=tbn:ANd9GcSuTIV8tz0iLQkR2XrM8Lq2W57_AcpejI-dlulydeRuDo62z9Tz" href="http://www.google.com.tr/imgres?imgurl=http://img404.imageshack.us/img404/5602/21359602gv5.gif&amp;imgrefurl=http://www.tualimforum.com/boyama-kitaplari-resimleri/14272-tasit-resimleri-boyamasi.html&amp;usg=__zR04kBciYWCZo9VisWlstnWcMHM=&amp;h=553&amp;w=553&amp;sz=14&amp;hl=tr&amp;start=0&amp;zoom=1&amp;tbnid=4ZtEfEEMo0pGoM:&amp;tbnh=136&amp;tbnw=136&amp;prev=/images?q=ta%C5%9F%C4%B1t+g%C3%B6rselleri&amp;um=1&amp;hl=tr&amp;sa=X&amp;rls=com.microsoft:tr:IE-SearchBox&amp;rlz=1I7GFRE_tr&amp;biw=1255&amp;bih=703&amp;tbs=isch:1&amp;um=1&amp;itbs=1&amp;iact=hc&amp;vpx=1004&amp;vpy=406&amp;dur=67&amp;hovh=225&amp;hovw=225&amp;tx=108&amp;ty=199&amp;ei=r9X7TJqpIYPxsgbO1PCTBA&amp;oei=edX7TNOpOqmJ4gbQ-tXkCQ&amp;esq=25&amp;page=1&amp;ndsp=25&amp;ved=1t:429,r:24,s" style="width:57pt;height:57pt;visibility:visible" o:button="t">
              <v:fill o:detectmouseclick="t"/>
              <v:imagedata r:id="rId29" o:title=""/>
            </v:shape>
          </w:pict>
        </w:r>
      </w:hyperlink>
      <w:r w:rsidRPr="0083655E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                     </w:t>
      </w:r>
      <w:r w:rsidRPr="0083655E">
        <w:rPr>
          <w:sz w:val="20"/>
          <w:szCs w:val="20"/>
        </w:rPr>
        <w:t xml:space="preserve"> </w:t>
      </w:r>
      <w:hyperlink r:id="rId30" w:history="1">
        <w:r w:rsidRPr="00F00FD0">
          <w:rPr>
            <w:rFonts w:ascii="Arial" w:hAnsi="Arial" w:cs="Arial"/>
            <w:noProof/>
            <w:color w:val="2200C1"/>
            <w:sz w:val="20"/>
            <w:szCs w:val="20"/>
            <w:shd w:val="clear" w:color="auto" w:fill="CCCCCC"/>
            <w:lang w:eastAsia="tr-TR"/>
          </w:rPr>
          <w:pict>
            <v:shape id="W6-2BMJ3qB6GwM:b" o:spid="_x0000_i1044" type="#_x0000_t75" alt="http://t2.gstatic.com/images?q=tbn:ANd9GcQ54rxGfRWc_8FKH-8RJcPFdsTtAonZItxgMNMZ3YlstBSwa-JsP_cOL2btSA" href="http://www.google.com.tr/imgres?imgurl=http://www.e-bebek.com/i/p/300/73/mXYZ-67173_1.jpg&amp;imgrefurl=http://www.e-bebek.com/mobilya_kulplari/diger/mobilya_kulplari_tasit_serisi/XYZ-67173&amp;usg=__d41EgXtLCXBfW6jvmaWJew0ccAI=&amp;h=300&amp;w=300&amp;sz=31&amp;hl=tr&amp;start=195&amp;zoom=1&amp;tbnid=W6-2BMJ3qB6GwM:&amp;tbnh=132&amp;tbnw=136&amp;prev=/images?q=ta%C5%9F%C4%B1t+g%C3%B6rselleri&amp;um=1&amp;hl=tr&amp;sa=X&amp;rls=com.microsoft:tr:IE-SearchBox&amp;rlz=1I7GFRE_tr&amp;biw=1255&amp;bih=703&amp;tbs=isch:1&amp;um=1&amp;itbs=1&amp;iact=rc&amp;dur=315&amp;ei=KNb7TK7IHMySswaVvZCUBA&amp;oei=edX7TNOpOqmJ4gbQ-tXkCQ&amp;esq=34&amp;page=9&amp;ndsp=24&amp;ved=1t:429,r:20,s:195&amp;tx=87&amp;ty=" style="width:54.75pt;height:54.75pt;visibility:visible" o:button="t">
              <v:fill o:detectmouseclick="t"/>
              <v:imagedata r:id="rId31" o:title=""/>
            </v:shape>
          </w:pict>
        </w:r>
      </w:hyperlink>
      <w:r w:rsidRPr="0083655E">
        <w:rPr>
          <w:sz w:val="20"/>
          <w:szCs w:val="20"/>
        </w:rPr>
        <w:t xml:space="preserve"> </w:t>
      </w:r>
    </w:p>
    <w:p w:rsidR="00E41A37" w:rsidRPr="0083655E" w:rsidRDefault="00E41A37" w:rsidP="0007092D">
      <w:pPr>
        <w:tabs>
          <w:tab w:val="left" w:pos="1022"/>
          <w:tab w:val="right" w:pos="10206"/>
        </w:tabs>
        <w:rPr>
          <w:sz w:val="20"/>
          <w:szCs w:val="20"/>
        </w:rPr>
      </w:pPr>
      <w:r w:rsidRPr="0083655E">
        <w:rPr>
          <w:sz w:val="20"/>
          <w:szCs w:val="20"/>
        </w:rPr>
        <w:t>Yukarıdaki resimlerin sıra ile isimleri, kullanıldıkları yer ve kullanıcıları hangi seçenekte doğru verilmiştir?</w:t>
      </w:r>
    </w:p>
    <w:p w:rsidR="00E41A37" w:rsidRPr="0083655E" w:rsidRDefault="00E41A37" w:rsidP="00C4723F">
      <w:pPr>
        <w:pStyle w:val="ListParagraph"/>
        <w:numPr>
          <w:ilvl w:val="0"/>
          <w:numId w:val="4"/>
        </w:numPr>
        <w:tabs>
          <w:tab w:val="left" w:pos="1022"/>
          <w:tab w:val="right" w:pos="10206"/>
        </w:tabs>
        <w:rPr>
          <w:sz w:val="20"/>
          <w:szCs w:val="20"/>
        </w:rPr>
      </w:pPr>
      <w:r w:rsidRPr="0083655E">
        <w:rPr>
          <w:sz w:val="20"/>
          <w:szCs w:val="20"/>
        </w:rPr>
        <w:t xml:space="preserve">Uçak – Hava yolu – Pilot               </w:t>
      </w:r>
      <w:r>
        <w:rPr>
          <w:sz w:val="20"/>
          <w:szCs w:val="20"/>
        </w:rPr>
        <w:t xml:space="preserve">  </w:t>
      </w:r>
      <w:r w:rsidRPr="0083655E">
        <w:rPr>
          <w:sz w:val="20"/>
          <w:szCs w:val="20"/>
        </w:rPr>
        <w:t xml:space="preserve">  </w:t>
      </w:r>
      <w:r w:rsidRPr="0083655E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Uçak – Karayolu – Makinist       </w:t>
      </w:r>
      <w:r>
        <w:rPr>
          <w:sz w:val="20"/>
          <w:szCs w:val="20"/>
        </w:rPr>
        <w:t xml:space="preserve">  </w:t>
      </w:r>
      <w:r w:rsidRPr="0083655E">
        <w:rPr>
          <w:sz w:val="20"/>
          <w:szCs w:val="20"/>
        </w:rPr>
        <w:t xml:space="preserve">     </w:t>
      </w:r>
      <w:r w:rsidRPr="0083655E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Uçak – Deniz yolu – Sürücü</w:t>
      </w:r>
    </w:p>
    <w:p w:rsidR="00E41A37" w:rsidRPr="0083655E" w:rsidRDefault="00E41A37" w:rsidP="00C976DA">
      <w:pPr>
        <w:pStyle w:val="ListParagraph"/>
        <w:tabs>
          <w:tab w:val="left" w:pos="1022"/>
          <w:tab w:val="right" w:pos="10206"/>
        </w:tabs>
        <w:rPr>
          <w:sz w:val="20"/>
          <w:szCs w:val="20"/>
        </w:rPr>
      </w:pPr>
      <w:r w:rsidRPr="0083655E">
        <w:rPr>
          <w:sz w:val="20"/>
          <w:szCs w:val="20"/>
        </w:rPr>
        <w:t xml:space="preserve">Gemi – Deniz yolu – Kaptan              </w:t>
      </w:r>
      <w:r>
        <w:rPr>
          <w:sz w:val="20"/>
          <w:szCs w:val="20"/>
        </w:rPr>
        <w:t xml:space="preserve">  </w:t>
      </w:r>
      <w:r w:rsidRPr="0083655E">
        <w:rPr>
          <w:sz w:val="20"/>
          <w:szCs w:val="20"/>
        </w:rPr>
        <w:t xml:space="preserve"> Gemi – Hava yolu – Pilot                </w:t>
      </w:r>
      <w:r>
        <w:rPr>
          <w:sz w:val="20"/>
          <w:szCs w:val="20"/>
        </w:rPr>
        <w:t xml:space="preserve"> </w:t>
      </w:r>
      <w:r w:rsidRPr="0083655E">
        <w:rPr>
          <w:sz w:val="20"/>
          <w:szCs w:val="20"/>
        </w:rPr>
        <w:t xml:space="preserve">      Gemi – Kara yolu – Şoför</w:t>
      </w:r>
    </w:p>
    <w:p w:rsidR="00E41A37" w:rsidRPr="0083655E" w:rsidRDefault="00E41A37" w:rsidP="00C976DA">
      <w:pPr>
        <w:pStyle w:val="ListParagraph"/>
        <w:tabs>
          <w:tab w:val="left" w:pos="1022"/>
          <w:tab w:val="right" w:pos="10206"/>
        </w:tabs>
        <w:rPr>
          <w:sz w:val="20"/>
          <w:szCs w:val="20"/>
        </w:rPr>
      </w:pPr>
      <w:r w:rsidRPr="0083655E">
        <w:rPr>
          <w:sz w:val="20"/>
          <w:szCs w:val="20"/>
        </w:rPr>
        <w:t xml:space="preserve">Araba – Kara yolu -  Şoför                  </w:t>
      </w:r>
      <w:r>
        <w:rPr>
          <w:sz w:val="20"/>
          <w:szCs w:val="20"/>
        </w:rPr>
        <w:t xml:space="preserve">  </w:t>
      </w:r>
      <w:r w:rsidRPr="0083655E">
        <w:rPr>
          <w:sz w:val="20"/>
          <w:szCs w:val="20"/>
        </w:rPr>
        <w:t xml:space="preserve"> Araba – Kara yolu -  Şoför                 </w:t>
      </w:r>
      <w:r>
        <w:rPr>
          <w:sz w:val="20"/>
          <w:szCs w:val="20"/>
        </w:rPr>
        <w:t xml:space="preserve"> </w:t>
      </w:r>
      <w:r w:rsidRPr="0083655E">
        <w:rPr>
          <w:sz w:val="20"/>
          <w:szCs w:val="20"/>
        </w:rPr>
        <w:t xml:space="preserve">   Araba – Hava yolu -  Kaptan  </w:t>
      </w:r>
    </w:p>
    <w:p w:rsidR="00E41A37" w:rsidRPr="0083655E" w:rsidRDefault="00E41A37" w:rsidP="00C976DA">
      <w:pPr>
        <w:tabs>
          <w:tab w:val="left" w:pos="1022"/>
          <w:tab w:val="right" w:pos="10206"/>
        </w:tabs>
        <w:rPr>
          <w:sz w:val="20"/>
          <w:szCs w:val="20"/>
        </w:rPr>
      </w:pPr>
      <w:r w:rsidRPr="0083655E">
        <w:rPr>
          <w:b/>
          <w:sz w:val="20"/>
          <w:szCs w:val="20"/>
        </w:rPr>
        <w:t>10.</w:t>
      </w:r>
      <w:r w:rsidRPr="0083655E">
        <w:rPr>
          <w:sz w:val="20"/>
          <w:szCs w:val="20"/>
        </w:rPr>
        <w:t xml:space="preserve"> Fatma Nine yoldan karşıya geçmek istiyor. Ama hangi renk yanınca geçeceğini bilmiyor. Fatma Nine hangi renk ışık yanınca karşıya geçmelidir?</w:t>
      </w:r>
    </w:p>
    <w:p w:rsidR="00E41A37" w:rsidRPr="0083655E" w:rsidRDefault="00E41A37" w:rsidP="00C976DA">
      <w:pPr>
        <w:tabs>
          <w:tab w:val="left" w:pos="1022"/>
          <w:tab w:val="right" w:pos="10206"/>
        </w:tabs>
        <w:rPr>
          <w:b/>
          <w:sz w:val="20"/>
          <w:szCs w:val="20"/>
        </w:rPr>
      </w:pP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7" type="#_x0000_t120" style="position:absolute;margin-left:151.65pt;margin-top:.45pt;width:36pt;height:36pt;z-index:251656704" fillcolor="yellow"/>
        </w:pict>
      </w:r>
      <w:r>
        <w:rPr>
          <w:noProof/>
          <w:lang w:eastAsia="tr-TR"/>
        </w:rPr>
        <w:pict>
          <v:shape id="_x0000_s1028" type="#_x0000_t120" style="position:absolute;margin-left:286.15pt;margin-top:5.3pt;width:36pt;height:36pt;z-index:251657728" fillcolor="#00b050"/>
        </w:pict>
      </w:r>
      <w:r>
        <w:rPr>
          <w:noProof/>
          <w:lang w:eastAsia="tr-TR"/>
        </w:rPr>
        <w:pict>
          <v:shape id="_x0000_s1029" type="#_x0000_t120" style="position:absolute;margin-left:16.55pt;margin-top:5.3pt;width:36pt;height:36pt;z-index:251655680" fillcolor="red"/>
        </w:pict>
      </w:r>
      <w:r w:rsidRPr="0083655E">
        <w:rPr>
          <w:b/>
          <w:sz w:val="20"/>
          <w:szCs w:val="20"/>
        </w:rPr>
        <w:t>A)                                                B)                                                     C)</w:t>
      </w:r>
    </w:p>
    <w:p w:rsidR="00E41A37" w:rsidRPr="0083655E" w:rsidRDefault="00E41A37" w:rsidP="00C976DA">
      <w:pPr>
        <w:tabs>
          <w:tab w:val="left" w:pos="1022"/>
          <w:tab w:val="right" w:pos="10206"/>
        </w:tabs>
        <w:rPr>
          <w:sz w:val="20"/>
          <w:szCs w:val="20"/>
        </w:rPr>
      </w:pPr>
    </w:p>
    <w:p w:rsidR="00E41A37" w:rsidRPr="0083655E" w:rsidRDefault="00E41A37" w:rsidP="00C976DA">
      <w:pPr>
        <w:tabs>
          <w:tab w:val="left" w:pos="1022"/>
          <w:tab w:val="right" w:pos="10206"/>
        </w:tabs>
        <w:rPr>
          <w:sz w:val="20"/>
          <w:szCs w:val="20"/>
        </w:rPr>
      </w:pPr>
      <w:r w:rsidRPr="0083655E">
        <w:rPr>
          <w:sz w:val="20"/>
          <w:szCs w:val="20"/>
        </w:rPr>
        <w:t xml:space="preserve">       KIRMIZI                                           SARI                                             YEŞİL</w:t>
      </w:r>
    </w:p>
    <w:p w:rsidR="00E41A37" w:rsidRPr="0083655E" w:rsidRDefault="00E41A37" w:rsidP="00C976DA">
      <w:pPr>
        <w:tabs>
          <w:tab w:val="left" w:pos="1022"/>
          <w:tab w:val="right" w:pos="10206"/>
        </w:tabs>
        <w:rPr>
          <w:sz w:val="20"/>
          <w:szCs w:val="20"/>
        </w:rPr>
      </w:pPr>
      <w:r w:rsidRPr="0083655E">
        <w:rPr>
          <w:b/>
          <w:sz w:val="20"/>
          <w:szCs w:val="20"/>
        </w:rPr>
        <w:t>11.</w:t>
      </w:r>
      <w:r w:rsidRPr="0083655E">
        <w:rPr>
          <w:sz w:val="20"/>
          <w:szCs w:val="20"/>
        </w:rPr>
        <w:t xml:space="preserve"> Aşağıdakilerden hangisinde vücudumuzun bölümleri doğru olarak verilmiştir?</w:t>
      </w:r>
    </w:p>
    <w:p w:rsidR="00E41A37" w:rsidRPr="0083655E" w:rsidRDefault="00E41A37" w:rsidP="00C976DA">
      <w:pPr>
        <w:tabs>
          <w:tab w:val="left" w:pos="1022"/>
          <w:tab w:val="right" w:pos="10206"/>
        </w:tabs>
        <w:rPr>
          <w:sz w:val="20"/>
          <w:szCs w:val="20"/>
        </w:rPr>
      </w:pPr>
      <w:r w:rsidRPr="0083655E">
        <w:rPr>
          <w:b/>
          <w:sz w:val="20"/>
          <w:szCs w:val="20"/>
        </w:rPr>
        <w:t>A)</w:t>
      </w:r>
      <w:r w:rsidRPr="0083655E">
        <w:rPr>
          <w:sz w:val="20"/>
          <w:szCs w:val="20"/>
        </w:rPr>
        <w:t xml:space="preserve"> Baş  - El – Ayak</w:t>
      </w:r>
      <w:r>
        <w:rPr>
          <w:sz w:val="20"/>
          <w:szCs w:val="20"/>
        </w:rPr>
        <w:t xml:space="preserve">                 </w:t>
      </w:r>
      <w:r w:rsidRPr="0083655E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Baş – Gövde – Kollar ve Bacaklar</w:t>
      </w:r>
      <w:r>
        <w:rPr>
          <w:sz w:val="20"/>
          <w:szCs w:val="20"/>
        </w:rPr>
        <w:t xml:space="preserve">                        </w:t>
      </w:r>
      <w:r w:rsidRPr="0083655E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Baş – Omuz – Bacaklar</w:t>
      </w:r>
    </w:p>
    <w:p w:rsidR="00E41A37" w:rsidRPr="0083655E" w:rsidRDefault="00E41A37" w:rsidP="00C976DA">
      <w:pPr>
        <w:tabs>
          <w:tab w:val="left" w:pos="1022"/>
          <w:tab w:val="right" w:pos="10206"/>
        </w:tabs>
        <w:rPr>
          <w:sz w:val="20"/>
          <w:szCs w:val="20"/>
        </w:rPr>
      </w:pPr>
      <w:r w:rsidRPr="004A5C0C">
        <w:rPr>
          <w:b/>
          <w:sz w:val="20"/>
          <w:szCs w:val="20"/>
        </w:rPr>
        <w:t>12.</w:t>
      </w:r>
      <w:r w:rsidRPr="0083655E">
        <w:rPr>
          <w:sz w:val="20"/>
          <w:szCs w:val="20"/>
        </w:rPr>
        <w:t xml:space="preserve"> Aşağıdaki davranışlardan hangisi nazik olmayan bir davranıştır?</w:t>
      </w:r>
    </w:p>
    <w:p w:rsidR="00E41A37" w:rsidRPr="0083655E" w:rsidRDefault="00E41A37" w:rsidP="00C976DA">
      <w:pPr>
        <w:tabs>
          <w:tab w:val="left" w:pos="1022"/>
          <w:tab w:val="right" w:pos="10206"/>
        </w:tabs>
        <w:rPr>
          <w:sz w:val="20"/>
          <w:szCs w:val="20"/>
        </w:rPr>
      </w:pPr>
      <w:r w:rsidRPr="004A5C0C">
        <w:rPr>
          <w:b/>
          <w:sz w:val="20"/>
          <w:szCs w:val="20"/>
        </w:rPr>
        <w:t>A)</w:t>
      </w:r>
      <w:r w:rsidRPr="0083655E">
        <w:rPr>
          <w:sz w:val="20"/>
          <w:szCs w:val="20"/>
        </w:rPr>
        <w:t xml:space="preserve"> Söz hakkı alarak konuşmak.</w:t>
      </w:r>
      <w:r>
        <w:rPr>
          <w:sz w:val="20"/>
          <w:szCs w:val="20"/>
        </w:rPr>
        <w:t xml:space="preserve">                 </w:t>
      </w:r>
      <w:r w:rsidRPr="004A5C0C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Arkadaşlarıyla alay etmek.</w:t>
      </w:r>
      <w:r>
        <w:rPr>
          <w:sz w:val="20"/>
          <w:szCs w:val="20"/>
        </w:rPr>
        <w:t xml:space="preserve">                </w:t>
      </w:r>
      <w:r w:rsidRPr="004A5C0C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Verdiğimiz sözü yerine getirmemek.</w:t>
      </w:r>
    </w:p>
    <w:p w:rsidR="00E41A37" w:rsidRPr="0083655E" w:rsidRDefault="00E41A37" w:rsidP="00C976DA">
      <w:pPr>
        <w:tabs>
          <w:tab w:val="left" w:pos="1022"/>
          <w:tab w:val="right" w:pos="10206"/>
        </w:tabs>
        <w:rPr>
          <w:sz w:val="20"/>
          <w:szCs w:val="20"/>
        </w:r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margin-left:377.45pt;margin-top:36.4pt;width:156.2pt;height:37.05pt;z-index:251660800">
            <v:textbox>
              <w:txbxContent>
                <w:p w:rsidR="00E41A37" w:rsidRDefault="00E41A37">
                  <w:r>
                    <w:t>Okulunu sev!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98" style="position:absolute;margin-left:195.05pt;margin-top:36.4pt;width:142.15pt;height:37.05pt;z-index:251659776">
            <v:textbox>
              <w:txbxContent>
                <w:p w:rsidR="00E41A37" w:rsidRDefault="00E41A37">
                  <w:r>
                    <w:t>Suları boşa akıtmayalım.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98" style="position:absolute;margin-left:13.2pt;margin-top:36.4pt;width:146.4pt;height:40.15pt;z-index:251658752">
            <v:textbox>
              <w:txbxContent>
                <w:p w:rsidR="00E41A37" w:rsidRDefault="00E41A37">
                  <w:r>
                    <w:t>Öğretmenimizi dinleyelim.</w:t>
                  </w:r>
                </w:p>
              </w:txbxContent>
            </v:textbox>
          </v:shape>
        </w:pict>
      </w:r>
      <w:r w:rsidRPr="004A5C0C">
        <w:rPr>
          <w:b/>
          <w:sz w:val="20"/>
          <w:szCs w:val="20"/>
        </w:rPr>
        <w:t>13.</w:t>
      </w:r>
      <w:r w:rsidRPr="0083655E">
        <w:rPr>
          <w:sz w:val="20"/>
          <w:szCs w:val="20"/>
        </w:rPr>
        <w:t xml:space="preserve"> 2/D sınıfının öğrencileri okul kaynaklarını bilinçli kullanmayı özendirici afiş hazırlayacaklar. Aşağıdaki afişlerden hangisi uygun olur?</w:t>
      </w:r>
    </w:p>
    <w:p w:rsidR="00E41A37" w:rsidRPr="004A5C0C" w:rsidRDefault="00E41A37" w:rsidP="00377137">
      <w:pPr>
        <w:tabs>
          <w:tab w:val="left" w:pos="1022"/>
          <w:tab w:val="right" w:pos="10206"/>
        </w:tabs>
        <w:rPr>
          <w:b/>
          <w:sz w:val="20"/>
          <w:szCs w:val="20"/>
        </w:rPr>
      </w:pPr>
      <w:r w:rsidRPr="004A5C0C">
        <w:rPr>
          <w:b/>
          <w:sz w:val="20"/>
          <w:szCs w:val="20"/>
        </w:rPr>
        <w:t xml:space="preserve">A)                                                                             B) </w:t>
      </w:r>
      <w:r>
        <w:rPr>
          <w:b/>
          <w:sz w:val="20"/>
          <w:szCs w:val="20"/>
        </w:rPr>
        <w:t xml:space="preserve">                                                                            </w:t>
      </w:r>
      <w:r w:rsidRPr="004A5C0C">
        <w:rPr>
          <w:b/>
          <w:sz w:val="20"/>
          <w:szCs w:val="20"/>
        </w:rPr>
        <w:t>C)</w:t>
      </w:r>
    </w:p>
    <w:p w:rsidR="00E41A37" w:rsidRPr="0083655E" w:rsidRDefault="00E41A37" w:rsidP="00C976DA">
      <w:pPr>
        <w:tabs>
          <w:tab w:val="left" w:pos="1022"/>
          <w:tab w:val="right" w:pos="10206"/>
        </w:tabs>
        <w:rPr>
          <w:sz w:val="20"/>
          <w:szCs w:val="20"/>
        </w:rPr>
      </w:pPr>
    </w:p>
    <w:p w:rsidR="00E41A37" w:rsidRDefault="00E41A37" w:rsidP="00C976DA">
      <w:pPr>
        <w:tabs>
          <w:tab w:val="left" w:pos="1022"/>
          <w:tab w:val="right" w:pos="10206"/>
        </w:tabs>
        <w:rPr>
          <w:b/>
          <w:sz w:val="20"/>
          <w:szCs w:val="20"/>
        </w:rPr>
      </w:pPr>
    </w:p>
    <w:p w:rsidR="00E41A37" w:rsidRPr="0083655E" w:rsidRDefault="00E41A37" w:rsidP="00C976DA">
      <w:pPr>
        <w:tabs>
          <w:tab w:val="left" w:pos="1022"/>
          <w:tab w:val="right" w:pos="10206"/>
        </w:tabs>
        <w:rPr>
          <w:sz w:val="20"/>
          <w:szCs w:val="20"/>
        </w:rPr>
      </w:pPr>
      <w:r w:rsidRPr="004A5C0C">
        <w:rPr>
          <w:b/>
          <w:sz w:val="20"/>
          <w:szCs w:val="20"/>
        </w:rPr>
        <w:t>14.</w:t>
      </w:r>
      <w:r w:rsidRPr="0083655E">
        <w:rPr>
          <w:sz w:val="20"/>
          <w:szCs w:val="20"/>
        </w:rPr>
        <w:t xml:space="preserve"> Atatürk aşağıdaki okulların hangisini bitirmemiştir?</w:t>
      </w:r>
    </w:p>
    <w:p w:rsidR="00E41A37" w:rsidRPr="0083655E" w:rsidRDefault="00E41A37" w:rsidP="00C976DA">
      <w:pPr>
        <w:tabs>
          <w:tab w:val="left" w:pos="1022"/>
          <w:tab w:val="right" w:pos="10206"/>
        </w:tabs>
        <w:rPr>
          <w:sz w:val="20"/>
          <w:szCs w:val="20"/>
        </w:rPr>
      </w:pPr>
      <w:r w:rsidRPr="004A5C0C">
        <w:rPr>
          <w:b/>
          <w:sz w:val="20"/>
          <w:szCs w:val="20"/>
        </w:rPr>
        <w:t>A)</w:t>
      </w:r>
      <w:r w:rsidRPr="0083655E">
        <w:rPr>
          <w:sz w:val="20"/>
          <w:szCs w:val="20"/>
        </w:rPr>
        <w:t xml:space="preserve"> Şemsi Efendi İlkokulu</w:t>
      </w:r>
      <w:r>
        <w:rPr>
          <w:sz w:val="20"/>
          <w:szCs w:val="20"/>
        </w:rPr>
        <w:t xml:space="preserve">                            </w:t>
      </w:r>
      <w:r w:rsidRPr="004A5C0C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Askeri Ortaokul</w:t>
      </w:r>
      <w:r>
        <w:rPr>
          <w:sz w:val="20"/>
          <w:szCs w:val="20"/>
        </w:rPr>
        <w:t xml:space="preserve">                                   </w:t>
      </w:r>
      <w:r w:rsidRPr="004A5C0C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Mahalle Mektebi</w:t>
      </w:r>
    </w:p>
    <w:p w:rsidR="00E41A37" w:rsidRPr="0083655E" w:rsidRDefault="00E41A37" w:rsidP="00C976DA">
      <w:pPr>
        <w:tabs>
          <w:tab w:val="left" w:pos="1022"/>
          <w:tab w:val="right" w:pos="10206"/>
        </w:tabs>
        <w:rPr>
          <w:sz w:val="20"/>
          <w:szCs w:val="20"/>
        </w:rPr>
      </w:pPr>
      <w:r w:rsidRPr="004A5C0C">
        <w:rPr>
          <w:b/>
          <w:sz w:val="20"/>
          <w:szCs w:val="20"/>
        </w:rPr>
        <w:t>15.</w:t>
      </w:r>
      <w:r w:rsidRPr="0083655E">
        <w:rPr>
          <w:sz w:val="20"/>
          <w:szCs w:val="20"/>
        </w:rPr>
        <w:t>Aşağıdakilerden hangisi yanlış bir bilgidir?</w:t>
      </w:r>
    </w:p>
    <w:p w:rsidR="00E41A37" w:rsidRPr="0083655E" w:rsidRDefault="00E41A37" w:rsidP="00C976DA">
      <w:pPr>
        <w:tabs>
          <w:tab w:val="left" w:pos="1022"/>
          <w:tab w:val="right" w:pos="10206"/>
        </w:tabs>
        <w:rPr>
          <w:sz w:val="20"/>
          <w:szCs w:val="20"/>
        </w:rPr>
      </w:pPr>
      <w:r w:rsidRPr="004A5C0C">
        <w:rPr>
          <w:b/>
          <w:sz w:val="20"/>
          <w:szCs w:val="20"/>
        </w:rPr>
        <w:t>A)</w:t>
      </w:r>
      <w:r w:rsidRPr="0083655E">
        <w:rPr>
          <w:sz w:val="20"/>
          <w:szCs w:val="20"/>
        </w:rPr>
        <w:t xml:space="preserve"> Atatürk Selanik’te doğmuştur.</w:t>
      </w:r>
      <w:r>
        <w:rPr>
          <w:sz w:val="20"/>
          <w:szCs w:val="20"/>
        </w:rPr>
        <w:t xml:space="preserve">   </w:t>
      </w:r>
      <w:r w:rsidRPr="004A5C0C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Atatürk bin dokuz yüz otuz sekiz yılında doğmuştur.</w:t>
      </w:r>
      <w:r>
        <w:rPr>
          <w:sz w:val="20"/>
          <w:szCs w:val="20"/>
        </w:rPr>
        <w:t xml:space="preserve">   </w:t>
      </w:r>
      <w:r w:rsidRPr="004A5C0C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Atatürk’ün annesinin adı Zübeyde Hanım’dır.</w:t>
      </w:r>
    </w:p>
    <w:p w:rsidR="00E41A37" w:rsidRPr="0083655E" w:rsidRDefault="00E41A37" w:rsidP="00C976DA">
      <w:pPr>
        <w:tabs>
          <w:tab w:val="left" w:pos="1022"/>
          <w:tab w:val="right" w:pos="10206"/>
        </w:tabs>
        <w:rPr>
          <w:sz w:val="20"/>
          <w:szCs w:val="20"/>
        </w:rPr>
      </w:pPr>
      <w:r w:rsidRPr="004A5C0C">
        <w:rPr>
          <w:b/>
          <w:sz w:val="20"/>
          <w:szCs w:val="20"/>
        </w:rPr>
        <w:t>16.</w:t>
      </w:r>
      <w:r w:rsidRPr="0083655E">
        <w:rPr>
          <w:sz w:val="20"/>
          <w:szCs w:val="20"/>
        </w:rPr>
        <w:t xml:space="preserve"> Aşağıdakilerden hangisi milli bayram değildir?</w:t>
      </w:r>
    </w:p>
    <w:p w:rsidR="00E41A37" w:rsidRPr="0083655E" w:rsidRDefault="00E41A37" w:rsidP="00C976DA">
      <w:pPr>
        <w:tabs>
          <w:tab w:val="left" w:pos="1022"/>
          <w:tab w:val="right" w:pos="10206"/>
        </w:tabs>
        <w:rPr>
          <w:sz w:val="20"/>
          <w:szCs w:val="20"/>
        </w:rPr>
      </w:pPr>
      <w:r w:rsidRPr="004A5C0C">
        <w:rPr>
          <w:b/>
          <w:sz w:val="20"/>
          <w:szCs w:val="20"/>
        </w:rPr>
        <w:t>A)</w:t>
      </w:r>
      <w:r w:rsidRPr="0083655E">
        <w:rPr>
          <w:sz w:val="20"/>
          <w:szCs w:val="20"/>
        </w:rPr>
        <w:t xml:space="preserve"> Cumhuriyet Bayramı</w:t>
      </w:r>
      <w:r>
        <w:rPr>
          <w:sz w:val="20"/>
          <w:szCs w:val="20"/>
        </w:rPr>
        <w:t xml:space="preserve">              </w:t>
      </w:r>
      <w:r w:rsidRPr="004A5C0C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23 Nisan Ulusal Egemenlik ve Çocuk Bayramı</w:t>
      </w:r>
      <w:r>
        <w:rPr>
          <w:sz w:val="20"/>
          <w:szCs w:val="20"/>
        </w:rPr>
        <w:t xml:space="preserve">                     </w:t>
      </w:r>
      <w:r w:rsidRPr="004A5C0C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Kurban Bayramı</w:t>
      </w:r>
    </w:p>
    <w:p w:rsidR="00E41A37" w:rsidRPr="0083655E" w:rsidRDefault="00E41A37" w:rsidP="00C976DA">
      <w:pPr>
        <w:tabs>
          <w:tab w:val="left" w:pos="1022"/>
          <w:tab w:val="right" w:pos="10206"/>
        </w:tabs>
        <w:rPr>
          <w:sz w:val="20"/>
          <w:szCs w:val="20"/>
        </w:rPr>
      </w:pPr>
      <w:r w:rsidRPr="004A5C0C">
        <w:rPr>
          <w:b/>
          <w:sz w:val="20"/>
          <w:szCs w:val="20"/>
        </w:rPr>
        <w:t>17.</w:t>
      </w:r>
      <w:r w:rsidRPr="0083655E">
        <w:rPr>
          <w:sz w:val="20"/>
          <w:szCs w:val="20"/>
        </w:rPr>
        <w:t xml:space="preserve"> Aşağıdaki milli bayramlardan hangisi 29 Ekim tarihinde kutlanır?</w:t>
      </w:r>
    </w:p>
    <w:p w:rsidR="00E41A37" w:rsidRPr="0083655E" w:rsidRDefault="00E41A37" w:rsidP="00D31802">
      <w:pPr>
        <w:tabs>
          <w:tab w:val="left" w:pos="1022"/>
          <w:tab w:val="right" w:pos="10206"/>
        </w:tabs>
        <w:rPr>
          <w:sz w:val="20"/>
          <w:szCs w:val="20"/>
        </w:rPr>
      </w:pPr>
      <w:r w:rsidRPr="004A5C0C">
        <w:rPr>
          <w:b/>
          <w:sz w:val="20"/>
          <w:szCs w:val="20"/>
        </w:rPr>
        <w:t>A)</w:t>
      </w:r>
      <w:r w:rsidRPr="0083655E">
        <w:rPr>
          <w:sz w:val="20"/>
          <w:szCs w:val="20"/>
        </w:rPr>
        <w:t xml:space="preserve"> Cumhuriyet Bayramı</w:t>
      </w:r>
      <w:r>
        <w:rPr>
          <w:sz w:val="20"/>
          <w:szCs w:val="20"/>
        </w:rPr>
        <w:t xml:space="preserve">               </w:t>
      </w:r>
      <w:r w:rsidRPr="004A5C0C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23 Nisan Ulusal Egemenlik ve Çocuk Bayramı</w:t>
      </w:r>
      <w:r>
        <w:rPr>
          <w:sz w:val="20"/>
          <w:szCs w:val="20"/>
        </w:rPr>
        <w:t xml:space="preserve">             </w:t>
      </w:r>
      <w:r w:rsidRPr="004A5C0C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30 Ağustos Zafer Bayramı</w:t>
      </w:r>
    </w:p>
    <w:p w:rsidR="00E41A37" w:rsidRPr="0083655E" w:rsidRDefault="00E41A37" w:rsidP="00D31802">
      <w:pPr>
        <w:tabs>
          <w:tab w:val="left" w:pos="1022"/>
          <w:tab w:val="right" w:pos="10206"/>
        </w:tabs>
        <w:rPr>
          <w:sz w:val="20"/>
          <w:szCs w:val="20"/>
        </w:rPr>
      </w:pPr>
      <w:r w:rsidRPr="004A5C0C">
        <w:rPr>
          <w:b/>
          <w:sz w:val="20"/>
          <w:szCs w:val="20"/>
        </w:rPr>
        <w:t>18.</w:t>
      </w:r>
      <w:r w:rsidRPr="0083655E">
        <w:rPr>
          <w:sz w:val="20"/>
          <w:szCs w:val="20"/>
        </w:rPr>
        <w:t xml:space="preserve"> Oya kitap okumayı çok seven ve çok kitap okuyan bir öğrencidir. Oya’nın hangi kulübe gitmesi daha doğru olur?</w:t>
      </w:r>
    </w:p>
    <w:p w:rsidR="00E41A37" w:rsidRPr="0083655E" w:rsidRDefault="00E41A37" w:rsidP="00D31802">
      <w:pPr>
        <w:tabs>
          <w:tab w:val="left" w:pos="1022"/>
          <w:tab w:val="right" w:pos="10206"/>
        </w:tabs>
        <w:rPr>
          <w:sz w:val="20"/>
          <w:szCs w:val="20"/>
        </w:rPr>
      </w:pPr>
      <w:r w:rsidRPr="004A5C0C">
        <w:rPr>
          <w:b/>
          <w:sz w:val="20"/>
          <w:szCs w:val="20"/>
        </w:rPr>
        <w:t>A)</w:t>
      </w:r>
      <w:r w:rsidRPr="0083655E">
        <w:rPr>
          <w:sz w:val="20"/>
          <w:szCs w:val="20"/>
        </w:rPr>
        <w:t xml:space="preserve"> Yeşilay Kulübü    </w:t>
      </w:r>
      <w:r w:rsidRPr="004A5C0C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Folklor Kulübü     </w:t>
      </w:r>
      <w:r w:rsidRPr="004A5C0C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Kütüphanecilik Kulübü</w:t>
      </w:r>
    </w:p>
    <w:p w:rsidR="00E41A37" w:rsidRPr="0083655E" w:rsidRDefault="00E41A37" w:rsidP="00D31802">
      <w:pPr>
        <w:tabs>
          <w:tab w:val="left" w:pos="1022"/>
          <w:tab w:val="right" w:pos="10206"/>
        </w:tabs>
        <w:rPr>
          <w:sz w:val="20"/>
          <w:szCs w:val="20"/>
        </w:rPr>
      </w:pPr>
      <w:r w:rsidRPr="004A5C0C">
        <w:rPr>
          <w:b/>
          <w:sz w:val="20"/>
          <w:szCs w:val="20"/>
        </w:rPr>
        <w:t>19.</w:t>
      </w:r>
      <w:r w:rsidRPr="0083655E">
        <w:rPr>
          <w:sz w:val="20"/>
          <w:szCs w:val="20"/>
        </w:rPr>
        <w:t xml:space="preserve"> Aşağıdaki özelliklerden hangisi bir öğretmene ait olamaz?</w:t>
      </w:r>
    </w:p>
    <w:p w:rsidR="00E41A37" w:rsidRPr="0083655E" w:rsidRDefault="00E41A37" w:rsidP="00D31802">
      <w:pPr>
        <w:tabs>
          <w:tab w:val="left" w:pos="1022"/>
          <w:tab w:val="right" w:pos="10206"/>
        </w:tabs>
        <w:rPr>
          <w:sz w:val="20"/>
          <w:szCs w:val="20"/>
        </w:rPr>
      </w:pPr>
      <w:r w:rsidRPr="004A5C0C">
        <w:rPr>
          <w:b/>
          <w:sz w:val="20"/>
          <w:szCs w:val="20"/>
        </w:rPr>
        <w:t>A)</w:t>
      </w:r>
      <w:r w:rsidRPr="0083655E">
        <w:rPr>
          <w:sz w:val="20"/>
          <w:szCs w:val="20"/>
        </w:rPr>
        <w:t xml:space="preserve"> Hastanede çalışır.</w:t>
      </w:r>
      <w:r>
        <w:rPr>
          <w:sz w:val="20"/>
          <w:szCs w:val="20"/>
        </w:rPr>
        <w:t xml:space="preserve">                        </w:t>
      </w:r>
      <w:r w:rsidRPr="004A5C0C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Eğitim öğretim yapar.</w:t>
      </w:r>
      <w:r>
        <w:rPr>
          <w:sz w:val="20"/>
          <w:szCs w:val="20"/>
        </w:rPr>
        <w:t xml:space="preserve">                              </w:t>
      </w:r>
      <w:r w:rsidRPr="004A5C0C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Kitaplar kullandıkları en temel araçtır.</w:t>
      </w:r>
    </w:p>
    <w:p w:rsidR="00E41A37" w:rsidRPr="0083655E" w:rsidRDefault="00E41A37" w:rsidP="00DF647C">
      <w:pPr>
        <w:tabs>
          <w:tab w:val="left" w:pos="1022"/>
          <w:tab w:val="right" w:pos="10206"/>
        </w:tabs>
        <w:rPr>
          <w:sz w:val="20"/>
          <w:szCs w:val="20"/>
        </w:rPr>
      </w:pPr>
      <w:r w:rsidRPr="004A5C0C">
        <w:rPr>
          <w:b/>
          <w:sz w:val="20"/>
          <w:szCs w:val="20"/>
        </w:rPr>
        <w:t>20.</w:t>
      </w:r>
      <w:r w:rsidRPr="0083655E">
        <w:rPr>
          <w:sz w:val="20"/>
          <w:szCs w:val="20"/>
        </w:rPr>
        <w:t xml:space="preserve">  Aşağıdaki özelliklerden hangisi bir öğretmene ait olamaz?</w:t>
      </w:r>
    </w:p>
    <w:p w:rsidR="00E41A37" w:rsidRPr="0083655E" w:rsidRDefault="00E41A37" w:rsidP="00DF647C">
      <w:pPr>
        <w:tabs>
          <w:tab w:val="left" w:pos="1022"/>
          <w:tab w:val="right" w:pos="10206"/>
        </w:tabs>
        <w:rPr>
          <w:sz w:val="20"/>
          <w:szCs w:val="20"/>
        </w:rPr>
      </w:pPr>
      <w:r w:rsidRPr="004A5C0C">
        <w:rPr>
          <w:b/>
          <w:sz w:val="20"/>
          <w:szCs w:val="20"/>
        </w:rPr>
        <w:t>A)</w:t>
      </w:r>
      <w:r w:rsidRPr="0083655E">
        <w:rPr>
          <w:sz w:val="20"/>
          <w:szCs w:val="20"/>
        </w:rPr>
        <w:t xml:space="preserve"> Hastanede çalışır.</w:t>
      </w:r>
      <w:r>
        <w:rPr>
          <w:sz w:val="20"/>
          <w:szCs w:val="20"/>
        </w:rPr>
        <w:t xml:space="preserve">                         </w:t>
      </w:r>
      <w:r w:rsidRPr="004A5C0C">
        <w:rPr>
          <w:b/>
          <w:sz w:val="20"/>
          <w:szCs w:val="20"/>
        </w:rPr>
        <w:t>B)</w:t>
      </w:r>
      <w:r w:rsidRPr="0083655E">
        <w:rPr>
          <w:sz w:val="20"/>
          <w:szCs w:val="20"/>
        </w:rPr>
        <w:t xml:space="preserve"> Hastaları iyileştirmek için çalışır.</w:t>
      </w:r>
      <w:r>
        <w:rPr>
          <w:sz w:val="20"/>
          <w:szCs w:val="20"/>
        </w:rPr>
        <w:t xml:space="preserve">           </w:t>
      </w:r>
      <w:r w:rsidRPr="004A5C0C">
        <w:rPr>
          <w:b/>
          <w:sz w:val="20"/>
          <w:szCs w:val="20"/>
        </w:rPr>
        <w:t>C)</w:t>
      </w:r>
      <w:r w:rsidRPr="0083655E">
        <w:rPr>
          <w:sz w:val="20"/>
          <w:szCs w:val="20"/>
        </w:rPr>
        <w:t xml:space="preserve"> Taşıtlar kullandıkları en temel araçtır.</w:t>
      </w:r>
    </w:p>
    <w:p w:rsidR="00E41A37" w:rsidRPr="0083655E" w:rsidRDefault="00E41A37" w:rsidP="0007092D">
      <w:pPr>
        <w:tabs>
          <w:tab w:val="left" w:pos="1022"/>
          <w:tab w:val="right" w:pos="10206"/>
        </w:tabs>
        <w:rPr>
          <w:sz w:val="20"/>
          <w:szCs w:val="20"/>
        </w:rPr>
      </w:pPr>
      <w:r>
        <w:t xml:space="preserve">Soruları en az iki kez okuyalım ki hata yapma olasılığımız azalsın olur mu? </w:t>
      </w:r>
      <w:r w:rsidRPr="004A5C0C">
        <w:sym w:font="Wingdings" w:char="F04A"/>
      </w:r>
      <w:r>
        <w:t xml:space="preserve"> </w:t>
      </w:r>
      <w:r w:rsidRPr="004A5C0C">
        <w:sym w:font="Wingdings" w:char="F04A"/>
      </w:r>
    </w:p>
    <w:sectPr w:rsidR="00E41A37" w:rsidRPr="0083655E" w:rsidSect="004A5C0C">
      <w:pgSz w:w="11906" w:h="16838"/>
      <w:pgMar w:top="142" w:right="140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altName w:val="Courier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E3514"/>
    <w:multiLevelType w:val="hybridMultilevel"/>
    <w:tmpl w:val="4CD884A8"/>
    <w:lvl w:ilvl="0" w:tplc="381617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3D8305A"/>
    <w:multiLevelType w:val="hybridMultilevel"/>
    <w:tmpl w:val="255CA868"/>
    <w:lvl w:ilvl="0" w:tplc="1924FDAE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571500AC"/>
    <w:multiLevelType w:val="hybridMultilevel"/>
    <w:tmpl w:val="BF6C4264"/>
    <w:lvl w:ilvl="0" w:tplc="E3DAC76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5841B0C"/>
    <w:multiLevelType w:val="hybridMultilevel"/>
    <w:tmpl w:val="F76215A4"/>
    <w:lvl w:ilvl="0" w:tplc="FB86CF5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64F4"/>
    <w:rsid w:val="00007687"/>
    <w:rsid w:val="000410AC"/>
    <w:rsid w:val="0007092D"/>
    <w:rsid w:val="00082966"/>
    <w:rsid w:val="000E5319"/>
    <w:rsid w:val="000E792F"/>
    <w:rsid w:val="000F4207"/>
    <w:rsid w:val="00165AF7"/>
    <w:rsid w:val="0031435B"/>
    <w:rsid w:val="003464F4"/>
    <w:rsid w:val="00377137"/>
    <w:rsid w:val="0039311D"/>
    <w:rsid w:val="003E5D5E"/>
    <w:rsid w:val="004A5C0C"/>
    <w:rsid w:val="00651CF2"/>
    <w:rsid w:val="006F47C9"/>
    <w:rsid w:val="00702F5E"/>
    <w:rsid w:val="00782C96"/>
    <w:rsid w:val="007D0B74"/>
    <w:rsid w:val="0083655E"/>
    <w:rsid w:val="008D1C2B"/>
    <w:rsid w:val="00B11F92"/>
    <w:rsid w:val="00B948AD"/>
    <w:rsid w:val="00BC2661"/>
    <w:rsid w:val="00C01203"/>
    <w:rsid w:val="00C05899"/>
    <w:rsid w:val="00C4723F"/>
    <w:rsid w:val="00C6574B"/>
    <w:rsid w:val="00C976DA"/>
    <w:rsid w:val="00CB2E02"/>
    <w:rsid w:val="00CF2A9E"/>
    <w:rsid w:val="00D31802"/>
    <w:rsid w:val="00D76F7C"/>
    <w:rsid w:val="00DF38A0"/>
    <w:rsid w:val="00DF647C"/>
    <w:rsid w:val="00E41A37"/>
    <w:rsid w:val="00E459B5"/>
    <w:rsid w:val="00E829C7"/>
    <w:rsid w:val="00F00FD0"/>
    <w:rsid w:val="00FB60C6"/>
    <w:rsid w:val="00FE6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CF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46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64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F47C9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0768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3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3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35809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6" w:color="CCCCCC"/>
                        <w:left w:val="single" w:sz="4" w:space="6" w:color="CCCCCC"/>
                        <w:bottom w:val="single" w:sz="4" w:space="6" w:color="CCCCCC"/>
                        <w:right w:val="single" w:sz="4" w:space="6" w:color="CCCCCC"/>
                      </w:divBdr>
                      <w:divsChild>
                        <w:div w:id="12643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3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35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5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35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435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435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4358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435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3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tr/imgres?imgurl=http://www.disagrisi.tk/images/dis-agrisi.jpg&amp;imgrefurl=http://www.resimlink.com/831-dis-fircasi-resimleri.html&amp;usg=__RNFDP91HcPglf_tC9z0yvw6_GnI=&amp;h=324&amp;w=312&amp;sz=13&amp;hl=tr&amp;start=0&amp;zoom=1&amp;tbnid=blI_X1kB3OTV6M:&amp;tbnh=133&amp;tbnw=128&amp;prev=/images?q=di%C5%9F+f%C4%B1r%C3%A7as%C4%B1+g%C3%B6rselleri&amp;um=1&amp;hl=tr&amp;sa=X&amp;rls=com.microsoft:tr:IE-SearchBox&amp;rlz=1I7GFRE_tr&amp;biw=1255&amp;bih=703&amp;tbs=isch:1&amp;um=1&amp;itbs=1&amp;iact=rc&amp;dur=408&amp;ei=CGT6TIqkHcag8QO5vPHrBg&amp;oei=CGT6TIqkHcag8QO5vPHrBg&amp;esq=1&amp;page=1&amp;ndsp=26&amp;ved=1t:429,r:0,s:0&amp;tx=69&amp;ty=58" TargetMode="External"/><Relationship Id="rId18" Type="http://schemas.openxmlformats.org/officeDocument/2006/relationships/image" Target="media/image10.jpeg"/><Relationship Id="rId26" Type="http://schemas.openxmlformats.org/officeDocument/2006/relationships/hyperlink" Target="http://www.google.com.tr/imgres?imgurl=http://img75.imageshack.us/img75/5883/11ii9.gif&amp;imgrefurl=http://www.tualimforum.com/boyama-kitaplari-resimleri/14272-tasit-resimleri-boyamasi.html&amp;usg=__uw94geCwvuFSTTN8EZmTmHp7rTA=&amp;h=553&amp;w=553&amp;sz=17&amp;hl=tr&amp;start=0&amp;zoom=1&amp;tbnid=nYXmbO3QspclrM:&amp;tbnh=136&amp;tbnw=136&amp;prev=/images?q=ta%C5%9F%C4%B1t+g%C3%B6rselleri&amp;um=1&amp;hl=tr&amp;sa=X&amp;rls=com.microsoft:tr:IE-SearchBox&amp;rlz=1I7GFRE_tr&amp;biw=1255&amp;bih=703&amp;tbs=isch:1&amp;um=1&amp;itbs=1&amp;iact=hc&amp;vpx=866&amp;vpy=406&amp;dur=65&amp;hovh=225&amp;hovw=225&amp;tx=89&amp;ty=198&amp;ei=r9X7TJqpIYPxsgbO1PCTBA&amp;oei=edX7TNOpOqmJ4gbQ-tXkCQ&amp;esq=25&amp;page=1&amp;ndsp=25&amp;ved=1t:429,r:23,s:0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oogle.com.tr/imgres?imgurl=http://hamilebayanlar.com/wp-content/uploads/2010/11/sinirli-bebek.jpg&amp;imgrefurl=http://hamilebayanlar.com/&amp;usg=__AwWH41Z1Nsas0-uN55vllvWJw8s=&amp;h=411&amp;w=580&amp;sz=22&amp;hl=tr&amp;start=0&amp;zoom=1&amp;tbnid=KVIg4z6_obWXuM:&amp;tbnh=127&amp;tbnw=178&amp;prev=/images?q=sinirli+g%C3%B6rselleri&amp;um=1&amp;hl=tr&amp;sa=X&amp;rls=com.microsoft:tr:IE-SearchBox&amp;rlz=1I7GFRE_tr&amp;biw=1255&amp;bih=703&amp;tbs=isch:1&amp;um=1&amp;itbs=1&amp;iact=hc&amp;vpx=962&amp;vpy=219&amp;dur=670&amp;hovh=189&amp;hovw=267&amp;tx=137&amp;ty=86&amp;ei=P2j6TJ78Mojx4gb4-PHDBw&amp;oei=Emj6TOq2OYes8QPIqMzrBg&amp;esq=16&amp;page=1&amp;ndsp=26&amp;ved=1t:429,r:12,s:0" TargetMode="External"/><Relationship Id="rId7" Type="http://schemas.openxmlformats.org/officeDocument/2006/relationships/hyperlink" Target="http://www.resim5.com/resim/2010/11/sirinler_3.jpg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9.jpeg"/><Relationship Id="rId25" Type="http://schemas.openxmlformats.org/officeDocument/2006/relationships/image" Target="media/image14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1.jpeg"/><Relationship Id="rId29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3.jpeg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://www.loadtr.com/471697-_tencereler_ev_gere&#231;leri.htm" TargetMode="External"/><Relationship Id="rId23" Type="http://schemas.openxmlformats.org/officeDocument/2006/relationships/hyperlink" Target="http://www.google.com.tr/imgres?imgurl=http://www.ozsohbet.net/galeri/sinirli_surat_bakis_resimleri.jpg&amp;imgrefurl=http://www.ozsohbet.net/resim_detay.asp?id=114&amp;sinirli-yuz&amp;usg=__FeJwv_ElfpmzU0iqJDTUJFbuDnU=&amp;h=525&amp;w=700&amp;sz=62&amp;hl=tr&amp;start=0&amp;zoom=1&amp;tbnid=HJg_6M6iwvguKM:&amp;tbnh=134&amp;tbnw=214&amp;prev=/images?q=sinirli+g%C3%B6rselleri&amp;um=1&amp;hl=tr&amp;sa=X&amp;rls=com.microsoft:tr:IE-SearchBox&amp;rlz=1I7GFRE_tr&amp;biw=1255&amp;bih=703&amp;tbs=isch:1&amp;um=1&amp;itbs=1&amp;iact=rc&amp;dur=1&amp;ei=P2j6TJ78Mojx4gb4-PHDBw&amp;oei=Emj6TOq2OYes8QPIqMzrBg&amp;esq=16&amp;page=1&amp;ndsp=26&amp;ved=1t:429,r:24,s:0&amp;tx=80&amp;ty=56" TargetMode="External"/><Relationship Id="rId28" Type="http://schemas.openxmlformats.org/officeDocument/2006/relationships/hyperlink" Target="http://www.google.com.tr/imgres?imgurl=http://img404.imageshack.us/img404/5602/21359602gv5.gif&amp;imgrefurl=http://www.tualimforum.com/boyama-kitaplari-resimleri/14272-tasit-resimleri-boyamasi.html&amp;usg=__zR04kBciYWCZo9VisWlstnWcMHM=&amp;h=553&amp;w=553&amp;sz=14&amp;hl=tr&amp;start=0&amp;zoom=1&amp;tbnid=4ZtEfEEMo0pGoM:&amp;tbnh=136&amp;tbnw=136&amp;prev=/images?q=ta%C5%9F%C4%B1t+g%C3%B6rselleri&amp;um=1&amp;hl=tr&amp;sa=X&amp;rls=com.microsoft:tr:IE-SearchBox&amp;rlz=1I7GFRE_tr&amp;biw=1255&amp;bih=703&amp;tbs=isch:1&amp;um=1&amp;itbs=1&amp;iact=hc&amp;vpx=1004&amp;vpy=406&amp;dur=67&amp;hovh=225&amp;hovw=225&amp;tx=108&amp;ty=199&amp;ei=r9X7TJqpIYPxsgbO1PCTBA&amp;oei=edX7TNOpOqmJ4gbQ-tXkCQ&amp;esq=25&amp;page=1&amp;ndsp=25&amp;ved=1t:429,r:24,s:0" TargetMode="External"/><Relationship Id="rId10" Type="http://schemas.openxmlformats.org/officeDocument/2006/relationships/image" Target="media/image4.jpeg"/><Relationship Id="rId19" Type="http://schemas.openxmlformats.org/officeDocument/2006/relationships/hyperlink" Target="http://www.hurriyet.com.tr/_np/9704/9049704.jpg" TargetMode="External"/><Relationship Id="rId31" Type="http://schemas.openxmlformats.org/officeDocument/2006/relationships/image" Target="media/image17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2.jpeg"/><Relationship Id="rId27" Type="http://schemas.openxmlformats.org/officeDocument/2006/relationships/image" Target="media/image15.jpeg"/><Relationship Id="rId30" Type="http://schemas.openxmlformats.org/officeDocument/2006/relationships/hyperlink" Target="http://www.google.com.tr/imgres?imgurl=http://www.e-bebek.com/i/p/300/73/mXYZ-67173_1.jpg&amp;imgrefurl=http://www.e-bebek.com/mobilya_kulplari/diger/mobilya_kulplari_tasit_serisi/XYZ-67173&amp;usg=__d41EgXtLCXBfW6jvmaWJew0ccAI=&amp;h=300&amp;w=300&amp;sz=31&amp;hl=tr&amp;start=195&amp;zoom=1&amp;tbnid=W6-2BMJ3qB6GwM:&amp;tbnh=132&amp;tbnw=136&amp;prev=/images?q=ta%C5%9F%C4%B1t+g%C3%B6rselleri&amp;um=1&amp;hl=tr&amp;sa=X&amp;rls=com.microsoft:tr:IE-SearchBox&amp;rlz=1I7GFRE_tr&amp;biw=1255&amp;bih=703&amp;tbs=isch:1&amp;um=1&amp;itbs=1&amp;iact=rc&amp;dur=315&amp;ei=KNb7TK7IHMySswaVvZCUBA&amp;oei=edX7TNOpOqmJ4gbQ-tXkCQ&amp;esq=34&amp;page=9&amp;ndsp=24&amp;ved=1t:429,r:20,s:195&amp;tx=87&amp;ty=9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165</TotalTime>
  <Pages>2</Pages>
  <Words>1268</Words>
  <Characters>7228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edanur</cp:lastModifiedBy>
  <cp:revision>12</cp:revision>
  <dcterms:created xsi:type="dcterms:W3CDTF">2010-11-09T07:42:00Z</dcterms:created>
  <dcterms:modified xsi:type="dcterms:W3CDTF">2010-12-26T15:01:00Z</dcterms:modified>
</cp:coreProperties>
</file>